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792" w:rsidRPr="00FD293C" w:rsidRDefault="00467792" w:rsidP="00FD293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FD293C">
        <w:rPr>
          <w:rFonts w:ascii="Times New Roman" w:hAnsi="Times New Roman" w:cs="Times New Roman"/>
          <w:sz w:val="28"/>
          <w:szCs w:val="28"/>
        </w:rPr>
        <w:t>твержден</w:t>
      </w:r>
    </w:p>
    <w:p w:rsidR="00467792" w:rsidRPr="00FD293C" w:rsidRDefault="00467792" w:rsidP="00FD293C">
      <w:pPr>
        <w:spacing w:after="0" w:line="24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  <w:r w:rsidRPr="00FD293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</w:t>
      </w:r>
      <w:r w:rsidRPr="00FD293C">
        <w:rPr>
          <w:rFonts w:ascii="Times New Roman" w:hAnsi="Times New Roman" w:cs="Times New Roman"/>
          <w:sz w:val="28"/>
          <w:szCs w:val="28"/>
        </w:rPr>
        <w:t xml:space="preserve">           постановлением администрации</w:t>
      </w:r>
    </w:p>
    <w:p w:rsidR="00467792" w:rsidRPr="00FD293C" w:rsidRDefault="00467792" w:rsidP="00FD293C">
      <w:pPr>
        <w:spacing w:after="0" w:line="24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  <w:r w:rsidRPr="00FD293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Павловского </w:t>
      </w:r>
      <w:r w:rsidRPr="00FD293C">
        <w:rPr>
          <w:rFonts w:ascii="Times New Roman" w:hAnsi="Times New Roman" w:cs="Times New Roman"/>
          <w:sz w:val="28"/>
          <w:szCs w:val="28"/>
        </w:rPr>
        <w:t>сельсовета</w:t>
      </w:r>
    </w:p>
    <w:p w:rsidR="00467792" w:rsidRPr="00FD293C" w:rsidRDefault="00467792" w:rsidP="00FD293C">
      <w:pPr>
        <w:spacing w:after="0" w:line="24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  <w:r w:rsidRPr="00FD293C">
        <w:rPr>
          <w:rFonts w:ascii="Times New Roman" w:hAnsi="Times New Roman" w:cs="Times New Roman"/>
          <w:sz w:val="28"/>
          <w:szCs w:val="28"/>
        </w:rPr>
        <w:t>Венгеровского района</w:t>
      </w:r>
    </w:p>
    <w:p w:rsidR="00467792" w:rsidRPr="00FD293C" w:rsidRDefault="00467792" w:rsidP="00FD293C">
      <w:pPr>
        <w:spacing w:after="0" w:line="24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  <w:r w:rsidRPr="00FD293C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67792" w:rsidRPr="00FD293C" w:rsidRDefault="00467792" w:rsidP="00FD293C">
      <w:pPr>
        <w:spacing w:after="0" w:line="24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27.05</w:t>
      </w:r>
      <w:r w:rsidRPr="00FD293C">
        <w:rPr>
          <w:rFonts w:ascii="Times New Roman" w:hAnsi="Times New Roman" w:cs="Times New Roman"/>
          <w:sz w:val="28"/>
          <w:szCs w:val="28"/>
        </w:rPr>
        <w:t>.2013  №</w:t>
      </w:r>
      <w:r>
        <w:rPr>
          <w:rFonts w:ascii="Times New Roman" w:hAnsi="Times New Roman" w:cs="Times New Roman"/>
          <w:sz w:val="28"/>
          <w:szCs w:val="28"/>
        </w:rPr>
        <w:t>42</w:t>
      </w:r>
      <w:r w:rsidRPr="00FD293C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467792" w:rsidRPr="00FD293C" w:rsidRDefault="00467792" w:rsidP="00FD293C">
      <w:pPr>
        <w:spacing w:after="0" w:line="240" w:lineRule="auto"/>
        <w:ind w:firstLine="702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67792" w:rsidRPr="005837B9" w:rsidRDefault="00467792" w:rsidP="00FD293C">
      <w:pPr>
        <w:spacing w:after="0" w:line="240" w:lineRule="auto"/>
        <w:ind w:left="202" w:right="15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837B9">
        <w:rPr>
          <w:rFonts w:ascii="Times New Roman" w:hAnsi="Times New Roman" w:cs="Times New Roman"/>
          <w:sz w:val="28"/>
          <w:szCs w:val="28"/>
          <w:lang w:eastAsia="ru-RU"/>
        </w:rPr>
        <w:t xml:space="preserve">Порядок </w:t>
      </w:r>
      <w:bookmarkStart w:id="0" w:name="YANDEX_34"/>
      <w:bookmarkEnd w:id="0"/>
      <w:r w:rsidRPr="005837B9">
        <w:rPr>
          <w:rFonts w:ascii="Times New Roman" w:hAnsi="Times New Roman" w:cs="Times New Roman"/>
          <w:sz w:val="28"/>
          <w:szCs w:val="28"/>
          <w:lang w:eastAsia="ru-RU"/>
        </w:rPr>
        <w:t xml:space="preserve"> создания  </w:t>
      </w:r>
      <w:bookmarkStart w:id="1" w:name="YANDEX_35"/>
      <w:bookmarkEnd w:id="1"/>
      <w:r w:rsidRPr="005837B9">
        <w:rPr>
          <w:rFonts w:ascii="Times New Roman" w:hAnsi="Times New Roman" w:cs="Times New Roman"/>
          <w:sz w:val="28"/>
          <w:szCs w:val="28"/>
          <w:lang w:eastAsia="ru-RU"/>
        </w:rPr>
        <w:t xml:space="preserve"> и  </w:t>
      </w:r>
      <w:bookmarkStart w:id="2" w:name="YANDEX_36"/>
      <w:bookmarkEnd w:id="2"/>
      <w:r w:rsidRPr="005837B9">
        <w:rPr>
          <w:rFonts w:ascii="Times New Roman" w:hAnsi="Times New Roman" w:cs="Times New Roman"/>
          <w:sz w:val="28"/>
          <w:szCs w:val="28"/>
          <w:lang w:eastAsia="ru-RU"/>
        </w:rPr>
        <w:t xml:space="preserve"> организации  </w:t>
      </w:r>
      <w:bookmarkStart w:id="3" w:name="YANDEX_37"/>
      <w:bookmarkEnd w:id="3"/>
      <w:r w:rsidRPr="005837B9">
        <w:rPr>
          <w:rFonts w:ascii="Times New Roman" w:hAnsi="Times New Roman" w:cs="Times New Roman"/>
          <w:sz w:val="28"/>
          <w:szCs w:val="28"/>
          <w:lang w:eastAsia="ru-RU"/>
        </w:rPr>
        <w:t xml:space="preserve"> деятельности  </w:t>
      </w:r>
      <w:bookmarkStart w:id="4" w:name="YANDEX_38"/>
      <w:bookmarkEnd w:id="4"/>
      <w:r w:rsidRPr="005837B9">
        <w:rPr>
          <w:rFonts w:ascii="Times New Roman" w:hAnsi="Times New Roman" w:cs="Times New Roman"/>
          <w:sz w:val="28"/>
          <w:szCs w:val="28"/>
          <w:lang w:eastAsia="ru-RU"/>
        </w:rPr>
        <w:t xml:space="preserve"> муниципальной  </w:t>
      </w:r>
      <w:bookmarkStart w:id="5" w:name="YANDEX_39"/>
      <w:bookmarkEnd w:id="5"/>
      <w:r w:rsidRPr="005837B9">
        <w:rPr>
          <w:rFonts w:ascii="Times New Roman" w:hAnsi="Times New Roman" w:cs="Times New Roman"/>
          <w:sz w:val="28"/>
          <w:szCs w:val="28"/>
          <w:lang w:eastAsia="ru-RU"/>
        </w:rPr>
        <w:t> и</w:t>
      </w:r>
    </w:p>
    <w:p w:rsidR="00467792" w:rsidRPr="005837B9" w:rsidRDefault="00467792" w:rsidP="00FD293C">
      <w:pPr>
        <w:spacing w:after="0" w:line="240" w:lineRule="auto"/>
        <w:ind w:left="202" w:right="15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bookmarkStart w:id="6" w:name="YANDEX_40"/>
      <w:bookmarkEnd w:id="6"/>
      <w:r w:rsidRPr="005837B9">
        <w:rPr>
          <w:rFonts w:ascii="Times New Roman" w:hAnsi="Times New Roman" w:cs="Times New Roman"/>
          <w:sz w:val="28"/>
          <w:szCs w:val="28"/>
          <w:lang w:eastAsia="ru-RU"/>
        </w:rPr>
        <w:t xml:space="preserve">добровольной  </w:t>
      </w:r>
      <w:bookmarkStart w:id="7" w:name="YANDEX_41"/>
      <w:bookmarkEnd w:id="7"/>
      <w:r w:rsidRPr="005837B9">
        <w:rPr>
          <w:rFonts w:ascii="Times New Roman" w:hAnsi="Times New Roman" w:cs="Times New Roman"/>
          <w:sz w:val="28"/>
          <w:szCs w:val="28"/>
          <w:lang w:eastAsia="ru-RU"/>
        </w:rPr>
        <w:t xml:space="preserve"> пожарной  </w:t>
      </w:r>
      <w:bookmarkStart w:id="8" w:name="YANDEX_42"/>
      <w:bookmarkEnd w:id="8"/>
      <w:r w:rsidRPr="005837B9">
        <w:rPr>
          <w:rFonts w:ascii="Times New Roman" w:hAnsi="Times New Roman" w:cs="Times New Roman"/>
          <w:sz w:val="28"/>
          <w:szCs w:val="28"/>
          <w:lang w:eastAsia="ru-RU"/>
        </w:rPr>
        <w:t xml:space="preserve"> охраны, </w:t>
      </w:r>
      <w:bookmarkStart w:id="9" w:name="YANDEX_43"/>
      <w:bookmarkEnd w:id="9"/>
      <w:r w:rsidRPr="005837B9">
        <w:rPr>
          <w:rFonts w:ascii="Times New Roman" w:hAnsi="Times New Roman" w:cs="Times New Roman"/>
          <w:sz w:val="28"/>
          <w:szCs w:val="28"/>
          <w:lang w:eastAsia="ru-RU"/>
        </w:rPr>
        <w:t>порядок взаимоотношений</w:t>
      </w:r>
    </w:p>
    <w:p w:rsidR="00467792" w:rsidRPr="005837B9" w:rsidRDefault="00467792" w:rsidP="00FD293C">
      <w:pPr>
        <w:spacing w:after="0" w:line="240" w:lineRule="auto"/>
        <w:ind w:left="202" w:right="15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bookmarkStart w:id="10" w:name="YANDEX_44"/>
      <w:bookmarkEnd w:id="10"/>
      <w:r w:rsidRPr="005837B9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муниципальной  </w:t>
      </w:r>
      <w:bookmarkStart w:id="11" w:name="YANDEX_45"/>
      <w:bookmarkEnd w:id="11"/>
      <w:r w:rsidRPr="005837B9">
        <w:rPr>
          <w:rFonts w:ascii="Times New Roman" w:hAnsi="Times New Roman" w:cs="Times New Roman"/>
          <w:sz w:val="28"/>
          <w:szCs w:val="28"/>
          <w:lang w:eastAsia="ru-RU"/>
        </w:rPr>
        <w:t xml:space="preserve"> пожарной  </w:t>
      </w:r>
      <w:bookmarkStart w:id="12" w:name="YANDEX_46"/>
      <w:bookmarkEnd w:id="12"/>
      <w:r w:rsidRPr="005837B9">
        <w:rPr>
          <w:rFonts w:ascii="Times New Roman" w:hAnsi="Times New Roman" w:cs="Times New Roman"/>
          <w:sz w:val="28"/>
          <w:szCs w:val="28"/>
          <w:lang w:eastAsia="ru-RU"/>
        </w:rPr>
        <w:t xml:space="preserve"> охраны  с другими видами </w:t>
      </w:r>
      <w:bookmarkStart w:id="13" w:name="YANDEX_47"/>
      <w:bookmarkEnd w:id="13"/>
      <w:r w:rsidRPr="005837B9">
        <w:rPr>
          <w:rFonts w:ascii="Times New Roman" w:hAnsi="Times New Roman" w:cs="Times New Roman"/>
          <w:sz w:val="28"/>
          <w:szCs w:val="28"/>
          <w:lang w:eastAsia="ru-RU"/>
        </w:rPr>
        <w:t> пожарной</w:t>
      </w:r>
    </w:p>
    <w:p w:rsidR="00467792" w:rsidRPr="005837B9" w:rsidRDefault="00467792" w:rsidP="00FD293C">
      <w:pPr>
        <w:spacing w:after="0" w:line="240" w:lineRule="auto"/>
        <w:ind w:left="202" w:right="15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bookmarkStart w:id="14" w:name="YANDEX_48"/>
      <w:bookmarkEnd w:id="14"/>
      <w:r w:rsidRPr="005837B9">
        <w:rPr>
          <w:rFonts w:ascii="Times New Roman" w:hAnsi="Times New Roman" w:cs="Times New Roman"/>
          <w:sz w:val="28"/>
          <w:szCs w:val="28"/>
          <w:lang w:eastAsia="ru-RU"/>
        </w:rPr>
        <w:t>охраны  на территории Павловского сельсовета</w:t>
      </w:r>
    </w:p>
    <w:p w:rsidR="00467792" w:rsidRPr="005837B9" w:rsidRDefault="00467792" w:rsidP="00FD293C">
      <w:pPr>
        <w:spacing w:after="0" w:line="240" w:lineRule="auto"/>
        <w:ind w:left="202" w:right="15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837B9">
        <w:rPr>
          <w:rFonts w:ascii="Times New Roman" w:hAnsi="Times New Roman" w:cs="Times New Roman"/>
          <w:sz w:val="28"/>
          <w:szCs w:val="28"/>
          <w:lang w:eastAsia="ru-RU"/>
        </w:rPr>
        <w:t>Венгеровского района Новосибирской области</w:t>
      </w:r>
    </w:p>
    <w:p w:rsidR="00467792" w:rsidRPr="005837B9" w:rsidRDefault="00467792" w:rsidP="00FD293C">
      <w:pPr>
        <w:spacing w:after="0" w:line="240" w:lineRule="auto"/>
        <w:ind w:left="202" w:right="15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67792" w:rsidRPr="00FD293C" w:rsidRDefault="00467792" w:rsidP="00FD293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FD293C">
        <w:rPr>
          <w:rFonts w:ascii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Настоящий Порядок регламентирует </w:t>
      </w:r>
      <w:bookmarkStart w:id="15" w:name="YANDEX_49"/>
      <w:bookmarkEnd w:id="15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создание  подразделений </w:t>
      </w:r>
      <w:bookmarkStart w:id="16" w:name="YANDEX_50"/>
      <w:bookmarkEnd w:id="16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добровольной  </w:t>
      </w:r>
      <w:bookmarkStart w:id="17" w:name="YANDEX_51"/>
      <w:bookmarkEnd w:id="17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пожарной  </w:t>
      </w:r>
      <w:bookmarkStart w:id="18" w:name="YANDEX_52"/>
      <w:bookmarkEnd w:id="18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охраны  на территории </w:t>
      </w:r>
      <w:r>
        <w:rPr>
          <w:rFonts w:ascii="Times New Roman" w:hAnsi="Times New Roman" w:cs="Times New Roman"/>
          <w:sz w:val="28"/>
          <w:szCs w:val="28"/>
          <w:lang w:eastAsia="ru-RU"/>
        </w:rPr>
        <w:t>Павловского сельсовета</w:t>
      </w:r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Венгеровского</w:t>
      </w:r>
      <w:r w:rsidRPr="00FD293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района </w:t>
      </w:r>
      <w:r>
        <w:rPr>
          <w:rFonts w:ascii="Times New Roman" w:hAnsi="Times New Roman" w:cs="Times New Roman"/>
          <w:sz w:val="28"/>
          <w:szCs w:val="28"/>
          <w:lang w:eastAsia="ru-RU"/>
        </w:rPr>
        <w:t>Новосибирской</w:t>
      </w:r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 области</w:t>
      </w:r>
      <w:r w:rsidRPr="00FD293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467792" w:rsidRPr="00FD293C" w:rsidRDefault="00467792" w:rsidP="00FD29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FD293C">
        <w:rPr>
          <w:rFonts w:ascii="Times New Roman" w:hAnsi="Times New Roman" w:cs="Times New Roman"/>
          <w:sz w:val="28"/>
          <w:szCs w:val="28"/>
          <w:lang w:eastAsia="ru-RU"/>
        </w:rPr>
        <w:t>2.</w:t>
      </w:r>
      <w:bookmarkStart w:id="19" w:name="YANDEX_53"/>
      <w:bookmarkEnd w:id="19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Муниципальные  подразделения </w:t>
      </w:r>
      <w:bookmarkStart w:id="20" w:name="YANDEX_54"/>
      <w:bookmarkEnd w:id="20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пожарной  </w:t>
      </w:r>
      <w:bookmarkStart w:id="21" w:name="YANDEX_55"/>
      <w:bookmarkEnd w:id="21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охраны  создаются, реорганизуются, ликвидируются по решению главы администрации сельского поселения, принимаемому в форме Постановления, а объектовые подразделения </w:t>
      </w:r>
      <w:bookmarkStart w:id="22" w:name="YANDEX_56"/>
      <w:bookmarkEnd w:id="22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добровольной  </w:t>
      </w:r>
      <w:bookmarkStart w:id="23" w:name="YANDEX_57"/>
      <w:bookmarkEnd w:id="23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пожарной  </w:t>
      </w:r>
      <w:bookmarkStart w:id="24" w:name="YANDEX_58"/>
      <w:bookmarkEnd w:id="24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охраны  - на основании приказа руководителя </w:t>
      </w:r>
      <w:bookmarkStart w:id="25" w:name="YANDEX_59"/>
      <w:bookmarkEnd w:id="25"/>
      <w:r>
        <w:rPr>
          <w:rFonts w:ascii="Times New Roman" w:hAnsi="Times New Roman" w:cs="Times New Roman"/>
          <w:sz w:val="28"/>
          <w:szCs w:val="28"/>
          <w:lang w:eastAsia="ru-RU"/>
        </w:rPr>
        <w:t> организации</w:t>
      </w:r>
      <w:r w:rsidRPr="00FD293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67792" w:rsidRPr="00FD293C" w:rsidRDefault="00467792" w:rsidP="00FD29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Pr="00FD293C">
        <w:rPr>
          <w:rFonts w:ascii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Подразделения </w:t>
      </w:r>
      <w:bookmarkStart w:id="26" w:name="YANDEX_60"/>
      <w:bookmarkEnd w:id="26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добровольной  </w:t>
      </w:r>
      <w:bookmarkStart w:id="27" w:name="YANDEX_61"/>
      <w:bookmarkEnd w:id="27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пожарной  </w:t>
      </w:r>
      <w:bookmarkStart w:id="28" w:name="YANDEX_62"/>
      <w:bookmarkEnd w:id="28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охраны  создаются в виде дружин </w:t>
      </w:r>
      <w:bookmarkStart w:id="29" w:name="YANDEX_63"/>
      <w:bookmarkEnd w:id="29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и  команд, которые могут быть </w:t>
      </w:r>
      <w:bookmarkStart w:id="30" w:name="YANDEX_64"/>
      <w:bookmarkEnd w:id="30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муниципальными  или объектовыми </w:t>
      </w:r>
      <w:bookmarkStart w:id="31" w:name="YANDEX_65"/>
      <w:bookmarkEnd w:id="31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и  входят в систему обеспечения </w:t>
      </w:r>
      <w:bookmarkStart w:id="32" w:name="YANDEX_66"/>
      <w:bookmarkEnd w:id="32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пожарной  безопасности </w:t>
      </w:r>
      <w:r>
        <w:rPr>
          <w:rFonts w:ascii="Times New Roman" w:hAnsi="Times New Roman" w:cs="Times New Roman"/>
          <w:sz w:val="28"/>
          <w:szCs w:val="28"/>
          <w:lang w:eastAsia="ru-RU"/>
        </w:rPr>
        <w:t>Павловского сельсовета</w:t>
      </w:r>
      <w:r w:rsidRPr="00FD293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67792" w:rsidRPr="00FD293C" w:rsidRDefault="00467792" w:rsidP="00FD293C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Дружина осуществляет </w:t>
      </w:r>
      <w:bookmarkStart w:id="33" w:name="YANDEX_67"/>
      <w:bookmarkEnd w:id="33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деятельность  без использования </w:t>
      </w:r>
      <w:bookmarkStart w:id="34" w:name="YANDEX_68"/>
      <w:bookmarkEnd w:id="34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пожарных  машин. Команда осуществляет </w:t>
      </w:r>
      <w:bookmarkStart w:id="35" w:name="YANDEX_69"/>
      <w:bookmarkEnd w:id="35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деятельность  с использованием </w:t>
      </w:r>
      <w:bookmarkStart w:id="36" w:name="YANDEX_70"/>
      <w:bookmarkEnd w:id="36"/>
      <w:r w:rsidRPr="00FD293C">
        <w:rPr>
          <w:rFonts w:ascii="Times New Roman" w:hAnsi="Times New Roman" w:cs="Times New Roman"/>
          <w:sz w:val="28"/>
          <w:szCs w:val="28"/>
          <w:lang w:eastAsia="ru-RU"/>
        </w:rPr>
        <w:t> пожарных  машин. Команды могут подразделяться на разряды:</w:t>
      </w:r>
    </w:p>
    <w:p w:rsidR="00467792" w:rsidRPr="00FD293C" w:rsidRDefault="00467792" w:rsidP="00FD293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первый - с круглосуточным дежурством </w:t>
      </w:r>
      <w:bookmarkStart w:id="37" w:name="YANDEX_71"/>
      <w:bookmarkEnd w:id="37"/>
      <w:r w:rsidRPr="00FD293C">
        <w:rPr>
          <w:rFonts w:ascii="Times New Roman" w:hAnsi="Times New Roman" w:cs="Times New Roman"/>
          <w:sz w:val="28"/>
          <w:szCs w:val="28"/>
          <w:lang w:eastAsia="ru-RU"/>
        </w:rPr>
        <w:t> пожарных  в составе дежурного караула (боевого расчета) в специальном здании (помещении);</w:t>
      </w:r>
    </w:p>
    <w:p w:rsidR="00467792" w:rsidRPr="00FD293C" w:rsidRDefault="00467792" w:rsidP="00FD293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второй - с круглосуточным дежурством только водителей </w:t>
      </w:r>
      <w:bookmarkStart w:id="38" w:name="YANDEX_72"/>
      <w:bookmarkEnd w:id="38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пожарных  машин </w:t>
      </w:r>
      <w:bookmarkStart w:id="39" w:name="YANDEX_73"/>
      <w:bookmarkEnd w:id="39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и  нахождением остальных </w:t>
      </w:r>
      <w:bookmarkStart w:id="40" w:name="YANDEX_74"/>
      <w:bookmarkEnd w:id="40"/>
      <w:r w:rsidRPr="00FD293C">
        <w:rPr>
          <w:rFonts w:ascii="Times New Roman" w:hAnsi="Times New Roman" w:cs="Times New Roman"/>
          <w:sz w:val="28"/>
          <w:szCs w:val="28"/>
          <w:lang w:eastAsia="ru-RU"/>
        </w:rPr>
        <w:t> пожарных  из состава дежурного караула (боевого расчета) по месту работы (учебы или месту жительства;</w:t>
      </w:r>
    </w:p>
    <w:p w:rsidR="00467792" w:rsidRPr="00FD293C" w:rsidRDefault="00467792" w:rsidP="00FD293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третий - с нахождением всех </w:t>
      </w:r>
      <w:bookmarkStart w:id="41" w:name="YANDEX_75"/>
      <w:bookmarkEnd w:id="41"/>
      <w:r w:rsidRPr="00FD293C">
        <w:rPr>
          <w:rFonts w:ascii="Times New Roman" w:hAnsi="Times New Roman" w:cs="Times New Roman"/>
          <w:sz w:val="28"/>
          <w:szCs w:val="28"/>
          <w:lang w:eastAsia="ru-RU"/>
        </w:rPr>
        <w:t> пожарных  из состава дежурного караула (боевого расчета) по месту работы (учебы) или месту жительства.</w:t>
      </w:r>
    </w:p>
    <w:p w:rsidR="00467792" w:rsidRPr="00FD293C" w:rsidRDefault="00467792" w:rsidP="00FD293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4. Администрация </w:t>
      </w:r>
      <w:r>
        <w:rPr>
          <w:rFonts w:ascii="Times New Roman" w:hAnsi="Times New Roman" w:cs="Times New Roman"/>
          <w:sz w:val="28"/>
          <w:szCs w:val="28"/>
          <w:lang w:eastAsia="ru-RU"/>
        </w:rPr>
        <w:t>Павловского сельсовета</w:t>
      </w:r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 (или </w:t>
      </w:r>
      <w:bookmarkStart w:id="42" w:name="YANDEX_76"/>
      <w:bookmarkEnd w:id="42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организация ) в течение 10 дней информирует подразделение Государственной противопожарной службы Министерства Российской Федерации по делам гражданской обороны, чрезвычайным ситуациям </w:t>
      </w:r>
      <w:bookmarkStart w:id="43" w:name="YANDEX_77"/>
      <w:bookmarkEnd w:id="43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и  ликвидации последствий стихийных бедствий (далее ГПС МЧС России), в районе выезда которого находится территория </w:t>
      </w:r>
      <w:r>
        <w:rPr>
          <w:rFonts w:ascii="Times New Roman" w:hAnsi="Times New Roman" w:cs="Times New Roman"/>
          <w:sz w:val="28"/>
          <w:szCs w:val="28"/>
          <w:lang w:eastAsia="ru-RU"/>
        </w:rPr>
        <w:t>Павловского сельсовета</w:t>
      </w:r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bookmarkStart w:id="44" w:name="YANDEX_78"/>
      <w:bookmarkEnd w:id="44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о  </w:t>
      </w:r>
      <w:bookmarkStart w:id="45" w:name="YANDEX_79"/>
      <w:bookmarkEnd w:id="45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создании, реорганизации </w:t>
      </w:r>
      <w:bookmarkStart w:id="46" w:name="YANDEX_80"/>
      <w:bookmarkEnd w:id="46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и  ликвидации подразделения </w:t>
      </w:r>
      <w:bookmarkStart w:id="47" w:name="YANDEX_81"/>
      <w:bookmarkEnd w:id="47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добровольной  </w:t>
      </w:r>
      <w:bookmarkStart w:id="48" w:name="YANDEX_82"/>
      <w:bookmarkEnd w:id="48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пожарной  </w:t>
      </w:r>
      <w:bookmarkStart w:id="49" w:name="YANDEX_83"/>
      <w:bookmarkEnd w:id="49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охраны. </w:t>
      </w:r>
    </w:p>
    <w:p w:rsidR="00467792" w:rsidRPr="00FD293C" w:rsidRDefault="00467792" w:rsidP="00FD293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5. </w:t>
      </w:r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Количество подразделений </w:t>
      </w:r>
      <w:bookmarkStart w:id="50" w:name="YANDEX_84"/>
      <w:bookmarkEnd w:id="50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добровольной  </w:t>
      </w:r>
      <w:bookmarkStart w:id="51" w:name="YANDEX_85"/>
      <w:bookmarkEnd w:id="51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пожарной  </w:t>
      </w:r>
      <w:bookmarkStart w:id="52" w:name="YANDEX_86"/>
      <w:bookmarkEnd w:id="52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охраны  </w:t>
      </w:r>
      <w:bookmarkStart w:id="53" w:name="YANDEX_87"/>
      <w:bookmarkEnd w:id="53"/>
      <w:r w:rsidRPr="00FD293C">
        <w:rPr>
          <w:rFonts w:ascii="Times New Roman" w:hAnsi="Times New Roman" w:cs="Times New Roman"/>
          <w:sz w:val="28"/>
          <w:szCs w:val="28"/>
          <w:lang w:eastAsia="ru-RU"/>
        </w:rPr>
        <w:t> и  их структура устанавливается главой сельского поселения по согласованию с руководителем подразделения ГПС МЧС России.</w:t>
      </w:r>
    </w:p>
    <w:p w:rsidR="00467792" w:rsidRPr="00FD293C" w:rsidRDefault="00467792" w:rsidP="00D313D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6.Начальник подразделения </w:t>
      </w:r>
      <w:bookmarkStart w:id="54" w:name="YANDEX_88"/>
      <w:bookmarkEnd w:id="54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добровольной  </w:t>
      </w:r>
      <w:bookmarkStart w:id="55" w:name="YANDEX_89"/>
      <w:bookmarkEnd w:id="55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пожарной  </w:t>
      </w:r>
      <w:bookmarkStart w:id="56" w:name="YANDEX_90"/>
      <w:bookmarkEnd w:id="56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охраны  назначается главой сельского поселения (или руководителем </w:t>
      </w:r>
      <w:bookmarkStart w:id="57" w:name="YANDEX_91"/>
      <w:bookmarkEnd w:id="57"/>
      <w:r w:rsidRPr="00FD293C">
        <w:rPr>
          <w:rFonts w:ascii="Times New Roman" w:hAnsi="Times New Roman" w:cs="Times New Roman"/>
          <w:sz w:val="28"/>
          <w:szCs w:val="28"/>
          <w:lang w:eastAsia="ru-RU"/>
        </w:rPr>
        <w:t> организации ) по согласованию с руководителем подразделения ГПС МЧС России.</w:t>
      </w:r>
    </w:p>
    <w:p w:rsidR="00467792" w:rsidRPr="00FD293C" w:rsidRDefault="00467792" w:rsidP="00D313DF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7. </w:t>
      </w:r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На подразделения </w:t>
      </w:r>
      <w:bookmarkStart w:id="58" w:name="YANDEX_92"/>
      <w:bookmarkEnd w:id="58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добровольной  </w:t>
      </w:r>
      <w:bookmarkStart w:id="59" w:name="YANDEX_93"/>
      <w:bookmarkEnd w:id="59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пожарной  </w:t>
      </w:r>
      <w:bookmarkStart w:id="60" w:name="YANDEX_94"/>
      <w:bookmarkEnd w:id="60"/>
      <w:r w:rsidRPr="00FD293C">
        <w:rPr>
          <w:rFonts w:ascii="Times New Roman" w:hAnsi="Times New Roman" w:cs="Times New Roman"/>
          <w:sz w:val="28"/>
          <w:szCs w:val="28"/>
          <w:lang w:eastAsia="ru-RU"/>
        </w:rPr>
        <w:t> охраны  возлагаются следующие основные задачи:</w:t>
      </w:r>
    </w:p>
    <w:p w:rsidR="00467792" w:rsidRPr="00FD293C" w:rsidRDefault="00467792" w:rsidP="00FD293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участие в предупреждении пожаров; </w:t>
      </w:r>
    </w:p>
    <w:p w:rsidR="00467792" w:rsidRPr="00FD293C" w:rsidRDefault="00467792" w:rsidP="00FD293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293C">
        <w:rPr>
          <w:rFonts w:ascii="Times New Roman" w:hAnsi="Times New Roman" w:cs="Times New Roman"/>
          <w:sz w:val="28"/>
          <w:szCs w:val="28"/>
          <w:lang w:eastAsia="ru-RU"/>
        </w:rPr>
        <w:t>участие в тушении пожаров.</w:t>
      </w:r>
    </w:p>
    <w:p w:rsidR="00467792" w:rsidRPr="00FD293C" w:rsidRDefault="00467792" w:rsidP="00D313D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8. В соответствии с возложенными задачами подразделения </w:t>
      </w:r>
      <w:bookmarkStart w:id="61" w:name="YANDEX_95"/>
      <w:bookmarkEnd w:id="61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добровольной  </w:t>
      </w:r>
      <w:bookmarkStart w:id="62" w:name="YANDEX_96"/>
      <w:bookmarkEnd w:id="62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пожарной  </w:t>
      </w:r>
      <w:bookmarkStart w:id="63" w:name="YANDEX_97"/>
      <w:bookmarkEnd w:id="63"/>
      <w:r w:rsidRPr="00FD293C">
        <w:rPr>
          <w:rFonts w:ascii="Times New Roman" w:hAnsi="Times New Roman" w:cs="Times New Roman"/>
          <w:sz w:val="28"/>
          <w:szCs w:val="28"/>
          <w:lang w:eastAsia="ru-RU"/>
        </w:rPr>
        <w:t> охраны  осуществляют следующие основные функции:</w:t>
      </w:r>
    </w:p>
    <w:p w:rsidR="00467792" w:rsidRPr="00FD293C" w:rsidRDefault="00467792" w:rsidP="00FD293C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- принимают участие в обучении детей дошкольного </w:t>
      </w:r>
      <w:bookmarkStart w:id="64" w:name="YANDEX_98"/>
      <w:bookmarkEnd w:id="64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и  школьного возраста, учащихся: образовательных учреждений, работоспособного населения </w:t>
      </w:r>
      <w:bookmarkStart w:id="65" w:name="YANDEX_99"/>
      <w:bookmarkEnd w:id="65"/>
      <w:r w:rsidRPr="00FD293C">
        <w:rPr>
          <w:rFonts w:ascii="Times New Roman" w:hAnsi="Times New Roman" w:cs="Times New Roman"/>
          <w:sz w:val="28"/>
          <w:szCs w:val="28"/>
          <w:lang w:eastAsia="ru-RU"/>
        </w:rPr>
        <w:t> и  пенсионеров мерам пожарной безопасности, а также в осуществлении их подготовки к действиям при возникновении пожара;</w:t>
      </w:r>
    </w:p>
    <w:p w:rsidR="00467792" w:rsidRPr="00FD293C" w:rsidRDefault="00467792" w:rsidP="00FD293C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293C">
        <w:rPr>
          <w:rFonts w:ascii="Times New Roman" w:hAnsi="Times New Roman" w:cs="Times New Roman"/>
          <w:sz w:val="28"/>
          <w:szCs w:val="28"/>
          <w:lang w:eastAsia="ru-RU"/>
        </w:rPr>
        <w:t>- проводят противопожарную пропаганду;</w:t>
      </w:r>
    </w:p>
    <w:p w:rsidR="00467792" w:rsidRPr="00FD293C" w:rsidRDefault="00467792" w:rsidP="00FD293C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- принимают участие в службе </w:t>
      </w:r>
      <w:bookmarkStart w:id="66" w:name="YANDEX_100"/>
      <w:bookmarkEnd w:id="66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пожарной  </w:t>
      </w:r>
      <w:bookmarkStart w:id="67" w:name="YANDEX_101"/>
      <w:bookmarkEnd w:id="67"/>
      <w:r w:rsidRPr="00FD293C">
        <w:rPr>
          <w:rFonts w:ascii="Times New Roman" w:hAnsi="Times New Roman" w:cs="Times New Roman"/>
          <w:sz w:val="28"/>
          <w:szCs w:val="28"/>
          <w:lang w:eastAsia="ru-RU"/>
        </w:rPr>
        <w:t> охраны;</w:t>
      </w:r>
    </w:p>
    <w:p w:rsidR="00467792" w:rsidRPr="00FD293C" w:rsidRDefault="00467792" w:rsidP="00FD293C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293C">
        <w:rPr>
          <w:rFonts w:ascii="Times New Roman" w:hAnsi="Times New Roman" w:cs="Times New Roman"/>
          <w:sz w:val="28"/>
          <w:szCs w:val="28"/>
          <w:lang w:eastAsia="ru-RU"/>
        </w:rPr>
        <w:t>- участвуют в тушении пожаров.</w:t>
      </w:r>
    </w:p>
    <w:p w:rsidR="00467792" w:rsidRPr="00FD293C" w:rsidRDefault="00467792" w:rsidP="00D313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9. Финансовое </w:t>
      </w:r>
      <w:bookmarkStart w:id="68" w:name="YANDEX_102"/>
      <w:bookmarkEnd w:id="68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и  материально - техническое обеспечение подразделений (дружин, команд </w:t>
      </w:r>
      <w:bookmarkStart w:id="69" w:name="YANDEX_103"/>
      <w:bookmarkEnd w:id="69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добровольной  </w:t>
      </w:r>
      <w:bookmarkStart w:id="70" w:name="YANDEX_104"/>
      <w:bookmarkEnd w:id="70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пожарной  </w:t>
      </w:r>
      <w:bookmarkStart w:id="71" w:name="YANDEX_105"/>
      <w:bookmarkEnd w:id="71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охраны) осуществляется за счет средств местного бюджета, средств </w:t>
      </w:r>
      <w:bookmarkStart w:id="72" w:name="YANDEX_106"/>
      <w:bookmarkEnd w:id="72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организаций, в которых созданы эти подразделения (дружины, команды), средств объединений </w:t>
      </w:r>
      <w:bookmarkStart w:id="73" w:name="YANDEX_107"/>
      <w:bookmarkEnd w:id="73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пожарной  </w:t>
      </w:r>
      <w:bookmarkStart w:id="74" w:name="YANDEX_108"/>
      <w:bookmarkEnd w:id="74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охраны, пожертвований граждан </w:t>
      </w:r>
      <w:bookmarkStart w:id="75" w:name="YANDEX_109"/>
      <w:bookmarkEnd w:id="75"/>
      <w:r w:rsidRPr="00FD293C">
        <w:rPr>
          <w:rFonts w:ascii="Times New Roman" w:hAnsi="Times New Roman" w:cs="Times New Roman"/>
          <w:sz w:val="28"/>
          <w:szCs w:val="28"/>
          <w:lang w:eastAsia="ru-RU"/>
        </w:rPr>
        <w:t> и  юридических лиц, а также других источников финансирования.</w:t>
      </w:r>
    </w:p>
    <w:p w:rsidR="00467792" w:rsidRPr="00FD293C" w:rsidRDefault="00467792" w:rsidP="00D313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10. Подразделения </w:t>
      </w:r>
      <w:bookmarkStart w:id="76" w:name="YANDEX_110"/>
      <w:bookmarkEnd w:id="76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добровольной  </w:t>
      </w:r>
      <w:bookmarkStart w:id="77" w:name="YANDEX_111"/>
      <w:bookmarkEnd w:id="77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пожарной  </w:t>
      </w:r>
      <w:bookmarkStart w:id="78" w:name="YANDEX_112"/>
      <w:bookmarkEnd w:id="78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охраны  комплектуются </w:t>
      </w:r>
      <w:bookmarkStart w:id="79" w:name="YANDEX_113"/>
      <w:bookmarkEnd w:id="79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добровольными  </w:t>
      </w:r>
      <w:bookmarkStart w:id="80" w:name="YANDEX_114"/>
      <w:bookmarkEnd w:id="80"/>
      <w:r w:rsidRPr="00FD293C">
        <w:rPr>
          <w:rFonts w:ascii="Times New Roman" w:hAnsi="Times New Roman" w:cs="Times New Roman"/>
          <w:sz w:val="28"/>
          <w:szCs w:val="28"/>
          <w:lang w:eastAsia="ru-RU"/>
        </w:rPr>
        <w:t> пожарными.</w:t>
      </w:r>
    </w:p>
    <w:p w:rsidR="00467792" w:rsidRPr="00FD293C" w:rsidRDefault="00467792" w:rsidP="00FD29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FD293C">
        <w:rPr>
          <w:rFonts w:ascii="Times New Roman" w:hAnsi="Times New Roman" w:cs="Times New Roman"/>
          <w:sz w:val="28"/>
          <w:szCs w:val="28"/>
          <w:lang w:eastAsia="ru-RU"/>
        </w:rPr>
        <w:t>11.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bookmarkStart w:id="81" w:name="YANDEX_115"/>
      <w:bookmarkEnd w:id="81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добровольные  </w:t>
      </w:r>
      <w:bookmarkStart w:id="82" w:name="YANDEX_116"/>
      <w:bookmarkEnd w:id="82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пожарные  принимаются на </w:t>
      </w:r>
      <w:bookmarkStart w:id="83" w:name="YANDEX_117"/>
      <w:bookmarkEnd w:id="83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добровольной  основе в индивидуальной порядке граждане, способные по своим деловым </w:t>
      </w:r>
      <w:bookmarkStart w:id="84" w:name="YANDEX_118"/>
      <w:bookmarkEnd w:id="84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и  моральным качествам, а также по состоянию здоровья исполнять обязанности, связанные с предупреждением </w:t>
      </w:r>
      <w:bookmarkStart w:id="85" w:name="YANDEX_119"/>
      <w:bookmarkEnd w:id="85"/>
      <w:r w:rsidRPr="00FD293C">
        <w:rPr>
          <w:rFonts w:ascii="Times New Roman" w:hAnsi="Times New Roman" w:cs="Times New Roman"/>
          <w:sz w:val="28"/>
          <w:szCs w:val="28"/>
          <w:lang w:eastAsia="ru-RU"/>
        </w:rPr>
        <w:t> и  (или) тушением пожаров.</w:t>
      </w:r>
    </w:p>
    <w:p w:rsidR="00467792" w:rsidRPr="00FD293C" w:rsidRDefault="00467792" w:rsidP="00D313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12. </w:t>
      </w:r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Отбор граждан в </w:t>
      </w:r>
      <w:bookmarkStart w:id="86" w:name="YANDEX_120"/>
      <w:bookmarkEnd w:id="86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добровольные  </w:t>
      </w:r>
      <w:bookmarkStart w:id="87" w:name="YANDEX_121"/>
      <w:bookmarkEnd w:id="87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пожарные  </w:t>
      </w:r>
      <w:bookmarkStart w:id="88" w:name="YANDEX_122"/>
      <w:bookmarkEnd w:id="88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муниципального  подразделения </w:t>
      </w:r>
      <w:bookmarkStart w:id="89" w:name="YANDEX_123"/>
      <w:bookmarkEnd w:id="89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добровольной  </w:t>
      </w:r>
      <w:bookmarkStart w:id="90" w:name="YANDEX_124"/>
      <w:bookmarkEnd w:id="90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пожарной  </w:t>
      </w:r>
      <w:bookmarkStart w:id="91" w:name="YANDEX_125"/>
      <w:bookmarkEnd w:id="91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охраны  осуществляется органом местного самоуправления, а в </w:t>
      </w:r>
      <w:bookmarkStart w:id="92" w:name="YANDEX_126"/>
      <w:bookmarkEnd w:id="92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добровольные  </w:t>
      </w:r>
      <w:bookmarkStart w:id="93" w:name="YANDEX_127"/>
      <w:bookmarkEnd w:id="93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пожарные  объектового подразделения </w:t>
      </w:r>
      <w:bookmarkStart w:id="94" w:name="YANDEX_128"/>
      <w:bookmarkEnd w:id="94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добровольной  </w:t>
      </w:r>
      <w:bookmarkStart w:id="95" w:name="YANDEX_129"/>
      <w:bookmarkEnd w:id="95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пожарной  </w:t>
      </w:r>
      <w:bookmarkStart w:id="96" w:name="YANDEX_130"/>
      <w:bookmarkEnd w:id="96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охраны  - </w:t>
      </w:r>
      <w:bookmarkStart w:id="97" w:name="YANDEX_131"/>
      <w:bookmarkEnd w:id="97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организациями. </w:t>
      </w:r>
    </w:p>
    <w:p w:rsidR="00467792" w:rsidRPr="00FD293C" w:rsidRDefault="00467792" w:rsidP="00D313D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13. </w:t>
      </w:r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Для участия в отборе граждане подают письменное заявление на имя главы </w:t>
      </w:r>
      <w:r>
        <w:rPr>
          <w:rFonts w:ascii="Times New Roman" w:hAnsi="Times New Roman" w:cs="Times New Roman"/>
          <w:sz w:val="28"/>
          <w:szCs w:val="28"/>
          <w:lang w:eastAsia="ru-RU"/>
        </w:rPr>
        <w:t>Павловского сельсовета</w:t>
      </w:r>
      <w:r w:rsidRPr="00FD293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67792" w:rsidRPr="00FD293C" w:rsidRDefault="00467792" w:rsidP="00D313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14. </w:t>
      </w:r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По результатам отбора в течение 30 дней со дня подачи заявления администрация </w:t>
      </w:r>
      <w:r>
        <w:rPr>
          <w:rFonts w:ascii="Times New Roman" w:hAnsi="Times New Roman" w:cs="Times New Roman"/>
          <w:sz w:val="28"/>
          <w:szCs w:val="28"/>
          <w:lang w:eastAsia="ru-RU"/>
        </w:rPr>
        <w:t>Павловского сельсовета</w:t>
      </w:r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 принимает решение о принятии гражданина в </w:t>
      </w:r>
      <w:bookmarkStart w:id="98" w:name="YANDEX_132"/>
      <w:bookmarkEnd w:id="98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добровольные  </w:t>
      </w:r>
      <w:bookmarkStart w:id="99" w:name="YANDEX_133"/>
      <w:bookmarkEnd w:id="99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пожарные  или об отказе гражданину в приеме в </w:t>
      </w:r>
      <w:bookmarkStart w:id="100" w:name="YANDEX_134"/>
      <w:bookmarkEnd w:id="100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добровольные  </w:t>
      </w:r>
      <w:bookmarkStart w:id="101" w:name="YANDEX_135"/>
      <w:bookmarkEnd w:id="101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пожарные. Граждане, принятые </w:t>
      </w:r>
      <w:r w:rsidRPr="00D313DF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bookmarkStart w:id="102" w:name="YANDEX_136"/>
      <w:bookmarkEnd w:id="102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добровольные  </w:t>
      </w:r>
      <w:bookmarkStart w:id="103" w:name="YANDEX_137"/>
      <w:bookmarkEnd w:id="103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пожарные, регистрируются в Реестре </w:t>
      </w:r>
      <w:bookmarkStart w:id="104" w:name="YANDEX_138"/>
      <w:bookmarkEnd w:id="104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добровольных  </w:t>
      </w:r>
      <w:bookmarkStart w:id="105" w:name="YANDEX_139"/>
      <w:bookmarkEnd w:id="105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пожарных  </w:t>
      </w:r>
      <w:bookmarkStart w:id="106" w:name="YANDEX_140"/>
      <w:bookmarkEnd w:id="106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муниципального  подразделения </w:t>
      </w:r>
      <w:bookmarkStart w:id="107" w:name="YANDEX_141"/>
      <w:bookmarkEnd w:id="107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добровольной  </w:t>
      </w:r>
      <w:bookmarkStart w:id="108" w:name="YANDEX_142"/>
      <w:bookmarkEnd w:id="108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пожарной  </w:t>
      </w:r>
      <w:bookmarkStart w:id="109" w:name="YANDEX_143"/>
      <w:bookmarkEnd w:id="109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охраны  или в Реестре </w:t>
      </w:r>
      <w:bookmarkStart w:id="110" w:name="YANDEX_144"/>
      <w:bookmarkEnd w:id="110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добровольных  </w:t>
      </w:r>
      <w:bookmarkStart w:id="111" w:name="YANDEX_145"/>
      <w:bookmarkEnd w:id="111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пожарных  объектового подразделения </w:t>
      </w:r>
      <w:bookmarkStart w:id="112" w:name="YANDEX_146"/>
      <w:bookmarkEnd w:id="112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добровольной  </w:t>
      </w:r>
      <w:bookmarkStart w:id="113" w:name="YANDEX_147"/>
      <w:bookmarkEnd w:id="113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пожарной  </w:t>
      </w:r>
      <w:bookmarkStart w:id="114" w:name="YANDEX_148"/>
      <w:bookmarkEnd w:id="114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охраны. </w:t>
      </w:r>
    </w:p>
    <w:p w:rsidR="00467792" w:rsidRPr="00FD293C" w:rsidRDefault="00467792" w:rsidP="00D313D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15. </w:t>
      </w:r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Порядок ведения </w:t>
      </w:r>
      <w:bookmarkStart w:id="115" w:name="YANDEX_149"/>
      <w:bookmarkEnd w:id="115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и  хранения Реестра, а также передачи содержащихся в нем сведений в подразделение ГПС МЧС России устанавливает администрация </w:t>
      </w:r>
      <w:r>
        <w:rPr>
          <w:rFonts w:ascii="Times New Roman" w:hAnsi="Times New Roman" w:cs="Times New Roman"/>
          <w:sz w:val="28"/>
          <w:szCs w:val="28"/>
          <w:lang w:eastAsia="ru-RU"/>
        </w:rPr>
        <w:t>Павловского сельсовета</w:t>
      </w:r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 (или </w:t>
      </w:r>
      <w:bookmarkStart w:id="116" w:name="YANDEX_150"/>
      <w:bookmarkEnd w:id="116"/>
      <w:r w:rsidRPr="00FD293C">
        <w:rPr>
          <w:rFonts w:ascii="Times New Roman" w:hAnsi="Times New Roman" w:cs="Times New Roman"/>
          <w:sz w:val="28"/>
          <w:szCs w:val="28"/>
          <w:lang w:eastAsia="ru-RU"/>
        </w:rPr>
        <w:t> организация) по согласованию с руководителем подразделения ГПС МЧС России. Примерная форма Реестра прилагается.</w:t>
      </w:r>
    </w:p>
    <w:p w:rsidR="00467792" w:rsidRPr="00FD293C" w:rsidRDefault="00467792" w:rsidP="00D313D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16. </w:t>
      </w:r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  <w:lang w:eastAsia="ru-RU"/>
        </w:rPr>
        <w:t>Павловского сельсовета</w:t>
      </w:r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 (или </w:t>
      </w:r>
      <w:bookmarkStart w:id="117" w:name="YANDEX_151"/>
      <w:bookmarkEnd w:id="117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организации) организует первоначальную подготовку </w:t>
      </w:r>
      <w:bookmarkStart w:id="118" w:name="YANDEX_152"/>
      <w:bookmarkEnd w:id="118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добровольных  </w:t>
      </w:r>
      <w:bookmarkStart w:id="119" w:name="YANDEX_153"/>
      <w:bookmarkEnd w:id="119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пожарных. </w:t>
      </w:r>
    </w:p>
    <w:p w:rsidR="00467792" w:rsidRPr="00FD293C" w:rsidRDefault="00467792" w:rsidP="00D313DF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Первоначальная подготовка </w:t>
      </w:r>
      <w:bookmarkStart w:id="120" w:name="YANDEX_154"/>
      <w:bookmarkEnd w:id="120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добровольных  </w:t>
      </w:r>
      <w:bookmarkStart w:id="121" w:name="YANDEX_155"/>
      <w:bookmarkEnd w:id="121"/>
      <w:r w:rsidRPr="00FD293C">
        <w:rPr>
          <w:rFonts w:ascii="Times New Roman" w:hAnsi="Times New Roman" w:cs="Times New Roman"/>
          <w:sz w:val="28"/>
          <w:szCs w:val="28"/>
          <w:lang w:eastAsia="ru-RU"/>
        </w:rPr>
        <w:t> пожарных  осуществляется на безвозмездной основе, как правило, на базе подразделений ГПС МЧС России.</w:t>
      </w:r>
    </w:p>
    <w:p w:rsidR="00467792" w:rsidRPr="00FD293C" w:rsidRDefault="00467792" w:rsidP="00D313D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17. Основанием для исключения гражданина из числа </w:t>
      </w:r>
      <w:bookmarkStart w:id="122" w:name="YANDEX_156"/>
      <w:bookmarkEnd w:id="122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добровольных  </w:t>
      </w:r>
      <w:bookmarkStart w:id="123" w:name="YANDEX_157"/>
      <w:bookmarkEnd w:id="123"/>
      <w:r w:rsidRPr="00FD293C">
        <w:rPr>
          <w:rFonts w:ascii="Times New Roman" w:hAnsi="Times New Roman" w:cs="Times New Roman"/>
          <w:sz w:val="28"/>
          <w:szCs w:val="28"/>
          <w:lang w:eastAsia="ru-RU"/>
        </w:rPr>
        <w:t> пожарных  является:</w:t>
      </w:r>
    </w:p>
    <w:p w:rsidR="00467792" w:rsidRPr="00FD293C" w:rsidRDefault="00467792" w:rsidP="00FD293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293C">
        <w:rPr>
          <w:rFonts w:ascii="Times New Roman" w:hAnsi="Times New Roman" w:cs="Times New Roman"/>
          <w:sz w:val="28"/>
          <w:szCs w:val="28"/>
          <w:lang w:eastAsia="ru-RU"/>
        </w:rPr>
        <w:t>личное заявление;</w:t>
      </w:r>
    </w:p>
    <w:p w:rsidR="00467792" w:rsidRPr="00FD293C" w:rsidRDefault="00467792" w:rsidP="00FD293C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- несоответствие квалификационным требованиям, установленным для </w:t>
      </w:r>
      <w:bookmarkStart w:id="124" w:name="YANDEX_158"/>
      <w:bookmarkEnd w:id="124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добровольных  </w:t>
      </w:r>
      <w:bookmarkStart w:id="125" w:name="YANDEX_159"/>
      <w:bookmarkEnd w:id="125"/>
      <w:r w:rsidRPr="00FD293C">
        <w:rPr>
          <w:rFonts w:ascii="Times New Roman" w:hAnsi="Times New Roman" w:cs="Times New Roman"/>
          <w:sz w:val="28"/>
          <w:szCs w:val="28"/>
          <w:lang w:eastAsia="ru-RU"/>
        </w:rPr>
        <w:t> пожарных;</w:t>
      </w:r>
    </w:p>
    <w:p w:rsidR="00467792" w:rsidRPr="00FD293C" w:rsidRDefault="00467792" w:rsidP="00FD293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состояние здоровья, не позволяющее работать в </w:t>
      </w:r>
      <w:bookmarkStart w:id="126" w:name="YANDEX_160"/>
      <w:bookmarkEnd w:id="126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пожарной  </w:t>
      </w:r>
      <w:bookmarkStart w:id="127" w:name="YANDEX_161"/>
      <w:bookmarkEnd w:id="127"/>
      <w:r w:rsidRPr="00FD293C">
        <w:rPr>
          <w:rFonts w:ascii="Times New Roman" w:hAnsi="Times New Roman" w:cs="Times New Roman"/>
          <w:sz w:val="28"/>
          <w:szCs w:val="28"/>
          <w:lang w:eastAsia="ru-RU"/>
        </w:rPr>
        <w:t> охране;</w:t>
      </w:r>
    </w:p>
    <w:p w:rsidR="00467792" w:rsidRPr="00FD293C" w:rsidRDefault="00467792" w:rsidP="00FD293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систематическое невыполнение установленных требований, а также самоустранение от участия в </w:t>
      </w:r>
      <w:bookmarkStart w:id="128" w:name="YANDEX_162"/>
      <w:bookmarkEnd w:id="128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деятельности  подразделения </w:t>
      </w:r>
      <w:bookmarkStart w:id="129" w:name="YANDEX_163"/>
      <w:bookmarkEnd w:id="129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пожарной  </w:t>
      </w:r>
      <w:bookmarkStart w:id="130" w:name="YANDEX_164"/>
      <w:bookmarkEnd w:id="130"/>
      <w:r w:rsidRPr="00FD293C">
        <w:rPr>
          <w:rFonts w:ascii="Times New Roman" w:hAnsi="Times New Roman" w:cs="Times New Roman"/>
          <w:sz w:val="28"/>
          <w:szCs w:val="28"/>
          <w:lang w:eastAsia="ru-RU"/>
        </w:rPr>
        <w:t> охраны;</w:t>
      </w:r>
    </w:p>
    <w:p w:rsidR="00467792" w:rsidRPr="00FD293C" w:rsidRDefault="00467792" w:rsidP="00FD293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совершение действий, несовместимых с пребыванием в </w:t>
      </w:r>
      <w:bookmarkStart w:id="131" w:name="YANDEX_165"/>
      <w:bookmarkEnd w:id="131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добровольной  </w:t>
      </w:r>
      <w:bookmarkStart w:id="132" w:name="YANDEX_166"/>
      <w:bookmarkEnd w:id="132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пожарной  </w:t>
      </w:r>
      <w:bookmarkStart w:id="133" w:name="YANDEX_167"/>
      <w:bookmarkEnd w:id="133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охране. </w:t>
      </w:r>
    </w:p>
    <w:p w:rsidR="00467792" w:rsidRPr="00FD293C" w:rsidRDefault="00467792" w:rsidP="00D313D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Pr="00FD293C">
        <w:rPr>
          <w:rFonts w:ascii="Times New Roman" w:hAnsi="Times New Roman" w:cs="Times New Roman"/>
          <w:sz w:val="28"/>
          <w:szCs w:val="28"/>
          <w:lang w:eastAsia="ru-RU"/>
        </w:rPr>
        <w:t>18.</w:t>
      </w:r>
      <w:bookmarkStart w:id="134" w:name="YANDEX_168"/>
      <w:bookmarkEnd w:id="134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Добровольным  </w:t>
      </w:r>
      <w:bookmarkStart w:id="135" w:name="YANDEX_169"/>
      <w:bookmarkEnd w:id="135"/>
      <w:r w:rsidRPr="00FD293C">
        <w:rPr>
          <w:rFonts w:ascii="Times New Roman" w:hAnsi="Times New Roman" w:cs="Times New Roman"/>
          <w:sz w:val="28"/>
          <w:szCs w:val="28"/>
          <w:lang w:eastAsia="ru-RU"/>
        </w:rPr>
        <w:t> пожарным  предоставляется право:</w:t>
      </w:r>
    </w:p>
    <w:p w:rsidR="00467792" w:rsidRPr="00FD293C" w:rsidRDefault="00467792" w:rsidP="00FD293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участвовать в </w:t>
      </w:r>
      <w:bookmarkStart w:id="136" w:name="YANDEX_170"/>
      <w:bookmarkEnd w:id="136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деятельности  по обеспечению </w:t>
      </w:r>
      <w:bookmarkStart w:id="137" w:name="YANDEX_171"/>
      <w:bookmarkEnd w:id="137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пожарной  безопасности на соответствующей территории </w:t>
      </w:r>
      <w:r>
        <w:rPr>
          <w:rFonts w:ascii="Times New Roman" w:hAnsi="Times New Roman" w:cs="Times New Roman"/>
          <w:sz w:val="28"/>
          <w:szCs w:val="28"/>
          <w:lang w:eastAsia="ru-RU"/>
        </w:rPr>
        <w:t>Павловского сельсовета</w:t>
      </w:r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 (или </w:t>
      </w:r>
      <w:bookmarkStart w:id="138" w:name="YANDEX_172"/>
      <w:bookmarkEnd w:id="138"/>
      <w:r w:rsidRPr="00FD293C">
        <w:rPr>
          <w:rFonts w:ascii="Times New Roman" w:hAnsi="Times New Roman" w:cs="Times New Roman"/>
          <w:sz w:val="28"/>
          <w:szCs w:val="28"/>
          <w:lang w:eastAsia="ru-RU"/>
        </w:rPr>
        <w:t> организации);</w:t>
      </w:r>
    </w:p>
    <w:p w:rsidR="00467792" w:rsidRPr="00FD293C" w:rsidRDefault="00467792" w:rsidP="00FD293C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проверять противопожарное состояние объектов или их отдельных участков на соответствующей территории </w:t>
      </w:r>
      <w:r>
        <w:rPr>
          <w:rFonts w:ascii="Times New Roman" w:hAnsi="Times New Roman" w:cs="Times New Roman"/>
          <w:sz w:val="28"/>
          <w:szCs w:val="28"/>
          <w:lang w:eastAsia="ru-RU"/>
        </w:rPr>
        <w:t>Павловского сельсовета</w:t>
      </w:r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 (или </w:t>
      </w:r>
      <w:bookmarkStart w:id="139" w:name="YANDEX_173"/>
      <w:bookmarkEnd w:id="139"/>
      <w:r w:rsidRPr="00FD293C">
        <w:rPr>
          <w:rFonts w:ascii="Times New Roman" w:hAnsi="Times New Roman" w:cs="Times New Roman"/>
          <w:sz w:val="28"/>
          <w:szCs w:val="28"/>
          <w:lang w:eastAsia="ru-RU"/>
        </w:rPr>
        <w:t> организации);</w:t>
      </w:r>
    </w:p>
    <w:p w:rsidR="00467792" w:rsidRPr="00FD293C" w:rsidRDefault="00467792" w:rsidP="00FD293C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нести службу (дежурство) в подразделениях </w:t>
      </w:r>
      <w:bookmarkStart w:id="140" w:name="YANDEX_174"/>
      <w:bookmarkEnd w:id="140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добровольной  </w:t>
      </w:r>
      <w:bookmarkStart w:id="141" w:name="YANDEX_175"/>
      <w:bookmarkEnd w:id="141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пожарной  </w:t>
      </w:r>
      <w:bookmarkStart w:id="142" w:name="YANDEX_176"/>
      <w:bookmarkEnd w:id="142"/>
      <w:r w:rsidRPr="00FD293C">
        <w:rPr>
          <w:rFonts w:ascii="Times New Roman" w:hAnsi="Times New Roman" w:cs="Times New Roman"/>
          <w:sz w:val="28"/>
          <w:szCs w:val="28"/>
          <w:lang w:eastAsia="ru-RU"/>
        </w:rPr>
        <w:t> охраны;</w:t>
      </w:r>
    </w:p>
    <w:p w:rsidR="00467792" w:rsidRPr="00FD293C" w:rsidRDefault="00467792" w:rsidP="00FD293C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принимать участие в тушении пожара в порядке, определяемом руководителем тушения пожара, в соответствии с Федеральным законом Российской Федерации от 21.12.1994 № 69-ФЗ «О пожарной </w:t>
      </w:r>
      <w:bookmarkStart w:id="143" w:name="YANDEX_177"/>
      <w:bookmarkEnd w:id="143"/>
      <w:r w:rsidRPr="00FD293C">
        <w:rPr>
          <w:rFonts w:ascii="Times New Roman" w:hAnsi="Times New Roman" w:cs="Times New Roman"/>
          <w:sz w:val="28"/>
          <w:szCs w:val="28"/>
          <w:lang w:eastAsia="ru-RU"/>
        </w:rPr>
        <w:t> безопасности ».</w:t>
      </w:r>
    </w:p>
    <w:p w:rsidR="00467792" w:rsidRPr="00FD293C" w:rsidRDefault="00467792" w:rsidP="00D313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19. На </w:t>
      </w:r>
      <w:bookmarkStart w:id="144" w:name="YANDEX_178"/>
      <w:bookmarkEnd w:id="144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добровольных  </w:t>
      </w:r>
      <w:bookmarkStart w:id="145" w:name="YANDEX_179"/>
      <w:bookmarkEnd w:id="145"/>
      <w:r w:rsidRPr="00FD293C">
        <w:rPr>
          <w:rFonts w:ascii="Times New Roman" w:hAnsi="Times New Roman" w:cs="Times New Roman"/>
          <w:sz w:val="28"/>
          <w:szCs w:val="28"/>
          <w:lang w:eastAsia="ru-RU"/>
        </w:rPr>
        <w:t> пожарных  возлагаются обязанности:</w:t>
      </w:r>
    </w:p>
    <w:p w:rsidR="00467792" w:rsidRPr="00FD293C" w:rsidRDefault="00467792" w:rsidP="00FD293C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по овладению необходимыми </w:t>
      </w:r>
      <w:bookmarkStart w:id="146" w:name="YANDEX_180"/>
      <w:bookmarkEnd w:id="146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пожарно-техническими  знаниями в объеме, предусмотренном программой первоначальной подготовки </w:t>
      </w:r>
      <w:bookmarkStart w:id="147" w:name="YANDEX_181"/>
      <w:bookmarkEnd w:id="147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добровольных  </w:t>
      </w:r>
      <w:bookmarkStart w:id="148" w:name="YANDEX_182"/>
      <w:bookmarkEnd w:id="148"/>
      <w:r w:rsidRPr="00FD293C">
        <w:rPr>
          <w:rFonts w:ascii="Times New Roman" w:hAnsi="Times New Roman" w:cs="Times New Roman"/>
          <w:sz w:val="28"/>
          <w:szCs w:val="28"/>
          <w:lang w:eastAsia="ru-RU"/>
        </w:rPr>
        <w:t> пожарных;</w:t>
      </w:r>
    </w:p>
    <w:p w:rsidR="00467792" w:rsidRPr="00FD293C" w:rsidRDefault="00467792" w:rsidP="00FD293C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по соблюдению мер </w:t>
      </w:r>
      <w:bookmarkStart w:id="149" w:name="YANDEX_183"/>
      <w:bookmarkEnd w:id="149"/>
      <w:r w:rsidRPr="00FD293C">
        <w:rPr>
          <w:rFonts w:ascii="Times New Roman" w:hAnsi="Times New Roman" w:cs="Times New Roman"/>
          <w:sz w:val="28"/>
          <w:szCs w:val="28"/>
          <w:lang w:eastAsia="ru-RU"/>
        </w:rPr>
        <w:t> пожарной  безопасности;</w:t>
      </w:r>
    </w:p>
    <w:p w:rsidR="00467792" w:rsidRPr="00FD293C" w:rsidRDefault="00467792" w:rsidP="00FD293C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по выполнению требований, предъявляемых к </w:t>
      </w:r>
      <w:bookmarkStart w:id="150" w:name="YANDEX_184"/>
      <w:bookmarkEnd w:id="150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добровольным  </w:t>
      </w:r>
      <w:bookmarkStart w:id="151" w:name="YANDEX_185"/>
      <w:bookmarkEnd w:id="151"/>
      <w:r w:rsidRPr="00FD293C">
        <w:rPr>
          <w:rFonts w:ascii="Times New Roman" w:hAnsi="Times New Roman" w:cs="Times New Roman"/>
          <w:sz w:val="28"/>
          <w:szCs w:val="28"/>
          <w:lang w:eastAsia="ru-RU"/>
        </w:rPr>
        <w:t> пожарным;</w:t>
      </w:r>
    </w:p>
    <w:p w:rsidR="00467792" w:rsidRPr="00FD293C" w:rsidRDefault="00467792" w:rsidP="00FD293C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по участию в </w:t>
      </w:r>
      <w:bookmarkStart w:id="152" w:name="YANDEX_186"/>
      <w:bookmarkEnd w:id="152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деятельности  </w:t>
      </w:r>
      <w:bookmarkStart w:id="153" w:name="YANDEX_187"/>
      <w:bookmarkEnd w:id="153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пожарной  </w:t>
      </w:r>
      <w:bookmarkStart w:id="154" w:name="YANDEX_188"/>
      <w:bookmarkEnd w:id="154"/>
      <w:r w:rsidRPr="00FD293C">
        <w:rPr>
          <w:rFonts w:ascii="Times New Roman" w:hAnsi="Times New Roman" w:cs="Times New Roman"/>
          <w:sz w:val="28"/>
          <w:szCs w:val="28"/>
          <w:lang w:eastAsia="ru-RU"/>
        </w:rPr>
        <w:t> охраны;</w:t>
      </w:r>
    </w:p>
    <w:p w:rsidR="00467792" w:rsidRPr="00FD293C" w:rsidRDefault="00467792" w:rsidP="00FD293C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по осуществлению дежурств в подразделениях </w:t>
      </w:r>
      <w:bookmarkStart w:id="155" w:name="YANDEX_189"/>
      <w:bookmarkEnd w:id="155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пожарной  </w:t>
      </w:r>
      <w:bookmarkStart w:id="156" w:name="YANDEX_190"/>
      <w:bookmarkEnd w:id="156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охраны  в соответствии с графиком, утвержденным главой </w:t>
      </w:r>
      <w:r>
        <w:rPr>
          <w:rFonts w:ascii="Times New Roman" w:hAnsi="Times New Roman" w:cs="Times New Roman"/>
          <w:sz w:val="28"/>
          <w:szCs w:val="28"/>
          <w:lang w:eastAsia="ru-RU"/>
        </w:rPr>
        <w:t>Павловского сельсовета</w:t>
      </w:r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 (или </w:t>
      </w:r>
      <w:bookmarkStart w:id="157" w:name="YANDEX_191"/>
      <w:bookmarkEnd w:id="157"/>
      <w:r w:rsidRPr="00FD293C">
        <w:rPr>
          <w:rFonts w:ascii="Times New Roman" w:hAnsi="Times New Roman" w:cs="Times New Roman"/>
          <w:sz w:val="28"/>
          <w:szCs w:val="28"/>
          <w:lang w:eastAsia="ru-RU"/>
        </w:rPr>
        <w:t> организации) по согласованию с руководителем подразделения ГПС МЧС России;</w:t>
      </w:r>
    </w:p>
    <w:p w:rsidR="00467792" w:rsidRPr="00FD293C" w:rsidRDefault="00467792" w:rsidP="00FD293C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по соблюдению установленного порядка несения службы в подразделениях </w:t>
      </w:r>
      <w:bookmarkStart w:id="158" w:name="YANDEX_192"/>
      <w:bookmarkEnd w:id="158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пожарной  </w:t>
      </w:r>
      <w:bookmarkStart w:id="159" w:name="YANDEX_193"/>
      <w:bookmarkEnd w:id="159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охраны, дисциплины </w:t>
      </w:r>
      <w:bookmarkStart w:id="160" w:name="YANDEX_194"/>
      <w:bookmarkEnd w:id="160"/>
      <w:r w:rsidRPr="00FD293C">
        <w:rPr>
          <w:rFonts w:ascii="Times New Roman" w:hAnsi="Times New Roman" w:cs="Times New Roman"/>
          <w:sz w:val="28"/>
          <w:szCs w:val="28"/>
          <w:lang w:eastAsia="ru-RU"/>
        </w:rPr>
        <w:t> и  правил охраны труда;</w:t>
      </w:r>
    </w:p>
    <w:p w:rsidR="00467792" w:rsidRPr="00FD293C" w:rsidRDefault="00467792" w:rsidP="00FD293C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по бережному отношению к имуществу </w:t>
      </w:r>
      <w:bookmarkStart w:id="161" w:name="YANDEX_195"/>
      <w:bookmarkEnd w:id="161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пожарной  </w:t>
      </w:r>
      <w:bookmarkStart w:id="162" w:name="YANDEX_196"/>
      <w:bookmarkEnd w:id="162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охраны, содержанию в исправном состоянии </w:t>
      </w:r>
      <w:bookmarkStart w:id="163" w:name="YANDEX_197"/>
      <w:bookmarkEnd w:id="163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пожарно-технического  вооружения </w:t>
      </w:r>
      <w:bookmarkStart w:id="164" w:name="YANDEX_198"/>
      <w:bookmarkEnd w:id="164"/>
      <w:r w:rsidRPr="00FD293C">
        <w:rPr>
          <w:rFonts w:ascii="Times New Roman" w:hAnsi="Times New Roman" w:cs="Times New Roman"/>
          <w:sz w:val="28"/>
          <w:szCs w:val="28"/>
          <w:lang w:eastAsia="ru-RU"/>
        </w:rPr>
        <w:t> и  оборудования.</w:t>
      </w:r>
    </w:p>
    <w:p w:rsidR="00467792" w:rsidRPr="00FD293C" w:rsidRDefault="00467792" w:rsidP="00FD29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FD293C">
        <w:rPr>
          <w:rFonts w:ascii="Times New Roman" w:hAnsi="Times New Roman" w:cs="Times New Roman"/>
          <w:sz w:val="28"/>
          <w:szCs w:val="28"/>
          <w:lang w:eastAsia="ru-RU"/>
        </w:rPr>
        <w:t>20.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Администрацией </w:t>
      </w:r>
      <w:r>
        <w:rPr>
          <w:rFonts w:ascii="Times New Roman" w:hAnsi="Times New Roman" w:cs="Times New Roman"/>
          <w:sz w:val="28"/>
          <w:szCs w:val="28"/>
          <w:lang w:eastAsia="ru-RU"/>
        </w:rPr>
        <w:t>Павловского сельсовета</w:t>
      </w:r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 (или </w:t>
      </w:r>
      <w:bookmarkStart w:id="165" w:name="YANDEX_199"/>
      <w:bookmarkEnd w:id="165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организациями) по согласованию с руководителями подразделения ГПС МЧС России организуется </w:t>
      </w:r>
      <w:bookmarkStart w:id="166" w:name="YANDEX_200"/>
      <w:bookmarkEnd w:id="166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и  осуществляется последующая подготовка </w:t>
      </w:r>
      <w:bookmarkStart w:id="167" w:name="YANDEX_201"/>
      <w:bookmarkEnd w:id="167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добровольных  </w:t>
      </w:r>
      <w:bookmarkStart w:id="168" w:name="YANDEX_202"/>
      <w:bookmarkEnd w:id="168"/>
      <w:r w:rsidRPr="00FD293C">
        <w:rPr>
          <w:rFonts w:ascii="Times New Roman" w:hAnsi="Times New Roman" w:cs="Times New Roman"/>
          <w:sz w:val="28"/>
          <w:szCs w:val="28"/>
          <w:lang w:eastAsia="ru-RU"/>
        </w:rPr>
        <w:t> пожарных  с привлечением специалистов подразделения ГПС МЧС России.</w:t>
      </w:r>
    </w:p>
    <w:p w:rsidR="00467792" w:rsidRPr="00FD293C" w:rsidRDefault="00467792" w:rsidP="00FD293C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Последующая подготовка </w:t>
      </w:r>
      <w:bookmarkStart w:id="169" w:name="YANDEX_203"/>
      <w:bookmarkEnd w:id="169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добровольных  </w:t>
      </w:r>
      <w:bookmarkStart w:id="170" w:name="YANDEX_204"/>
      <w:bookmarkEnd w:id="170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пожарных  осуществляется в подразделении </w:t>
      </w:r>
      <w:bookmarkStart w:id="171" w:name="YANDEX_205"/>
      <w:bookmarkEnd w:id="171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добровольной  </w:t>
      </w:r>
      <w:bookmarkStart w:id="172" w:name="YANDEX_206"/>
      <w:bookmarkEnd w:id="172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пожарной  </w:t>
      </w:r>
      <w:bookmarkStart w:id="173" w:name="YANDEX_207"/>
      <w:bookmarkEnd w:id="173"/>
      <w:r w:rsidRPr="00FD293C">
        <w:rPr>
          <w:rFonts w:ascii="Times New Roman" w:hAnsi="Times New Roman" w:cs="Times New Roman"/>
          <w:sz w:val="28"/>
          <w:szCs w:val="28"/>
          <w:lang w:eastAsia="ru-RU"/>
        </w:rPr>
        <w:t> охраны, а также может проводиться на ежегодных учебных сборах в подразделениях ГПС МЧС России.</w:t>
      </w:r>
    </w:p>
    <w:p w:rsidR="00467792" w:rsidRPr="00FD293C" w:rsidRDefault="00467792" w:rsidP="00FD29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FD293C">
        <w:rPr>
          <w:rFonts w:ascii="Times New Roman" w:hAnsi="Times New Roman" w:cs="Times New Roman"/>
          <w:sz w:val="28"/>
          <w:szCs w:val="28"/>
          <w:lang w:eastAsia="ru-RU"/>
        </w:rPr>
        <w:t>21.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Программа последующей подготовки </w:t>
      </w:r>
      <w:bookmarkStart w:id="174" w:name="YANDEX_208"/>
      <w:bookmarkEnd w:id="174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добровольных  </w:t>
      </w:r>
      <w:bookmarkStart w:id="175" w:name="YANDEX_209"/>
      <w:bookmarkEnd w:id="175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пожарных  разрабатывается начальником подразделения </w:t>
      </w:r>
      <w:bookmarkStart w:id="176" w:name="YANDEX_210"/>
      <w:bookmarkEnd w:id="176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добровольной  </w:t>
      </w:r>
      <w:bookmarkStart w:id="177" w:name="YANDEX_211"/>
      <w:bookmarkEnd w:id="177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пожарной  </w:t>
      </w:r>
      <w:bookmarkStart w:id="178" w:name="YANDEX_212"/>
      <w:bookmarkEnd w:id="178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охраны  </w:t>
      </w:r>
      <w:bookmarkStart w:id="179" w:name="YANDEX_213"/>
      <w:bookmarkEnd w:id="179"/>
      <w:r w:rsidRPr="00FD293C">
        <w:rPr>
          <w:rFonts w:ascii="Times New Roman" w:hAnsi="Times New Roman" w:cs="Times New Roman"/>
          <w:sz w:val="28"/>
          <w:szCs w:val="28"/>
          <w:lang w:eastAsia="ru-RU"/>
        </w:rPr>
        <w:t> и  утверждается руководителем подразделения ГПС МЧС России.</w:t>
      </w:r>
    </w:p>
    <w:p w:rsidR="00467792" w:rsidRPr="00FD293C" w:rsidRDefault="00467792" w:rsidP="00D313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22. Для </w:t>
      </w:r>
      <w:bookmarkStart w:id="180" w:name="YANDEX_214"/>
      <w:bookmarkEnd w:id="180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организации  дежурства команды делятся не менее чем на четыре дежурных караула в населенных пунктах </w:t>
      </w:r>
      <w:bookmarkStart w:id="181" w:name="YANDEX_215"/>
      <w:bookmarkEnd w:id="181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и  по числу рабочих смен в </w:t>
      </w:r>
      <w:bookmarkStart w:id="182" w:name="YANDEX_216"/>
      <w:bookmarkEnd w:id="182"/>
      <w:r>
        <w:rPr>
          <w:rFonts w:ascii="Times New Roman" w:hAnsi="Times New Roman" w:cs="Times New Roman"/>
          <w:sz w:val="28"/>
          <w:szCs w:val="28"/>
          <w:lang w:eastAsia="ru-RU"/>
        </w:rPr>
        <w:t> организациях</w:t>
      </w:r>
      <w:r w:rsidRPr="00FD293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67792" w:rsidRPr="00FD293C" w:rsidRDefault="00467792" w:rsidP="00D313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23. Дежурные караулы команд возглавляются начальниками из числа наиболее подготовленных </w:t>
      </w:r>
      <w:bookmarkStart w:id="183" w:name="YANDEX_217"/>
      <w:bookmarkEnd w:id="183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добровольных  </w:t>
      </w:r>
      <w:bookmarkStart w:id="184" w:name="YANDEX_218"/>
      <w:bookmarkEnd w:id="184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пожарных. </w:t>
      </w:r>
    </w:p>
    <w:p w:rsidR="00467792" w:rsidRPr="00FD293C" w:rsidRDefault="00467792" w:rsidP="00FD29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Pr="00FD293C">
        <w:rPr>
          <w:rFonts w:ascii="Times New Roman" w:hAnsi="Times New Roman" w:cs="Times New Roman"/>
          <w:sz w:val="28"/>
          <w:szCs w:val="28"/>
          <w:lang w:eastAsia="ru-RU"/>
        </w:rPr>
        <w:t>24. Порядок несения службы в дружинах определяется ее начальником по согласованию с руководителем подразделения ГПС МЧС России, исходя из обеспечения реализации в полном объеме поставленных задач.</w:t>
      </w:r>
    </w:p>
    <w:p w:rsidR="00467792" w:rsidRPr="00FD293C" w:rsidRDefault="00467792" w:rsidP="00D313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25.  </w:t>
      </w:r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Для своевременного реагирования на пожары начальником подразделения </w:t>
      </w:r>
      <w:bookmarkStart w:id="185" w:name="YANDEX_219"/>
      <w:bookmarkEnd w:id="185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добровольной  </w:t>
      </w:r>
      <w:bookmarkStart w:id="186" w:name="YANDEX_220"/>
      <w:bookmarkEnd w:id="186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пожарной  </w:t>
      </w:r>
      <w:bookmarkStart w:id="187" w:name="YANDEX_221"/>
      <w:bookmarkEnd w:id="187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охраны  по согласованию с руководителем подразделения ГПС МЧС России определяется порядок сбора </w:t>
      </w:r>
      <w:bookmarkStart w:id="188" w:name="YANDEX_222"/>
      <w:bookmarkEnd w:id="188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добровольных  </w:t>
      </w:r>
      <w:bookmarkStart w:id="189" w:name="YANDEX_223"/>
      <w:bookmarkEnd w:id="189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пожарных  </w:t>
      </w:r>
      <w:bookmarkStart w:id="190" w:name="YANDEX_224"/>
      <w:bookmarkEnd w:id="190"/>
      <w:r w:rsidRPr="00FD293C">
        <w:rPr>
          <w:rFonts w:ascii="Times New Roman" w:hAnsi="Times New Roman" w:cs="Times New Roman"/>
          <w:sz w:val="28"/>
          <w:szCs w:val="28"/>
          <w:lang w:eastAsia="ru-RU"/>
        </w:rPr>
        <w:t> и  способ их доставки к месту пожара.</w:t>
      </w:r>
    </w:p>
    <w:p w:rsidR="00467792" w:rsidRPr="00FD293C" w:rsidRDefault="00467792" w:rsidP="00D313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26. </w:t>
      </w:r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Подразделения </w:t>
      </w:r>
      <w:bookmarkStart w:id="191" w:name="YANDEX_225"/>
      <w:bookmarkEnd w:id="191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добровольной  </w:t>
      </w:r>
      <w:bookmarkStart w:id="192" w:name="YANDEX_226"/>
      <w:bookmarkEnd w:id="192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пожарной  </w:t>
      </w:r>
      <w:bookmarkStart w:id="193" w:name="YANDEX_227"/>
      <w:bookmarkEnd w:id="193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охраны  в обязательном порядке привлекаются к проведению </w:t>
      </w:r>
      <w:bookmarkStart w:id="194" w:name="YANDEX_228"/>
      <w:bookmarkEnd w:id="194"/>
      <w:r w:rsidRPr="00FD293C">
        <w:rPr>
          <w:rFonts w:ascii="Times New Roman" w:hAnsi="Times New Roman" w:cs="Times New Roman"/>
          <w:sz w:val="28"/>
          <w:szCs w:val="28"/>
          <w:lang w:eastAsia="ru-RU"/>
        </w:rPr>
        <w:t> пожарно-тактических  учений (занятий).</w:t>
      </w:r>
    </w:p>
    <w:p w:rsidR="00467792" w:rsidRPr="00FD293C" w:rsidRDefault="00467792" w:rsidP="00D313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27. </w:t>
      </w:r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Учет фактического времени несения службы (дежурства) </w:t>
      </w:r>
      <w:bookmarkStart w:id="195" w:name="YANDEX_229"/>
      <w:bookmarkEnd w:id="195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добровольными  </w:t>
      </w:r>
      <w:bookmarkStart w:id="196" w:name="YANDEX_230"/>
      <w:bookmarkEnd w:id="196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пожарными  в подразделениях </w:t>
      </w:r>
      <w:bookmarkStart w:id="197" w:name="YANDEX_231"/>
      <w:bookmarkEnd w:id="197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пожарной  </w:t>
      </w:r>
      <w:bookmarkStart w:id="198" w:name="YANDEX_232"/>
      <w:bookmarkEnd w:id="198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охраны, а также проведения мероприятий по предупреждению пожаров осуществляется начальником подразделения </w:t>
      </w:r>
      <w:bookmarkStart w:id="199" w:name="YANDEX_233"/>
      <w:bookmarkEnd w:id="199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добровольной  </w:t>
      </w:r>
      <w:bookmarkStart w:id="200" w:name="YANDEX_234"/>
      <w:bookmarkEnd w:id="200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пожарной  </w:t>
      </w:r>
      <w:bookmarkStart w:id="201" w:name="YANDEX_235"/>
      <w:bookmarkEnd w:id="201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охраны. </w:t>
      </w:r>
    </w:p>
    <w:p w:rsidR="00467792" w:rsidRPr="00FD293C" w:rsidRDefault="00467792" w:rsidP="00D313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FD293C">
        <w:rPr>
          <w:rFonts w:ascii="Times New Roman" w:hAnsi="Times New Roman" w:cs="Times New Roman"/>
          <w:sz w:val="28"/>
          <w:szCs w:val="28"/>
          <w:lang w:eastAsia="ru-RU"/>
        </w:rPr>
        <w:t>28. Органы местного самоуправления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Павловского сельсовета</w:t>
      </w:r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 (или </w:t>
      </w:r>
      <w:bookmarkStart w:id="202" w:name="YANDEX_236"/>
      <w:bookmarkEnd w:id="202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организации) в соответствии с действующим законодательством Российской Федерации могут предоставлять подразделению </w:t>
      </w:r>
      <w:bookmarkStart w:id="203" w:name="YANDEX_237"/>
      <w:bookmarkEnd w:id="203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добровольной  </w:t>
      </w:r>
      <w:bookmarkStart w:id="204" w:name="YANDEX_238"/>
      <w:bookmarkEnd w:id="204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пожарной  </w:t>
      </w:r>
      <w:bookmarkStart w:id="205" w:name="YANDEX_239"/>
      <w:bookmarkEnd w:id="205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охраны  в безвозмездное пользование здания (помещения), необходимые для осуществления их </w:t>
      </w:r>
      <w:bookmarkStart w:id="206" w:name="YANDEX_240"/>
      <w:bookmarkEnd w:id="206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деятельности. </w:t>
      </w:r>
    </w:p>
    <w:p w:rsidR="00467792" w:rsidRPr="00FD293C" w:rsidRDefault="00467792" w:rsidP="00D313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29. </w:t>
      </w:r>
      <w:bookmarkStart w:id="207" w:name="YANDEX_241"/>
      <w:bookmarkEnd w:id="207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Добровольные  </w:t>
      </w:r>
      <w:bookmarkStart w:id="208" w:name="YANDEX_242"/>
      <w:bookmarkEnd w:id="208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пожарные, принимающие непосредственное участие в тушении пожаров, как правило, обеспечиваются специальной одеждой </w:t>
      </w:r>
      <w:bookmarkStart w:id="209" w:name="YANDEX_243"/>
      <w:bookmarkEnd w:id="209"/>
      <w:r w:rsidRPr="00FD293C">
        <w:rPr>
          <w:rFonts w:ascii="Times New Roman" w:hAnsi="Times New Roman" w:cs="Times New Roman"/>
          <w:sz w:val="28"/>
          <w:szCs w:val="28"/>
          <w:lang w:eastAsia="ru-RU"/>
        </w:rPr>
        <w:t> и  снаряжением.</w:t>
      </w:r>
    </w:p>
    <w:p w:rsidR="00467792" w:rsidRPr="00FD293C" w:rsidRDefault="00467792" w:rsidP="00FD29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FD293C">
        <w:rPr>
          <w:rFonts w:ascii="Times New Roman" w:hAnsi="Times New Roman" w:cs="Times New Roman"/>
          <w:sz w:val="28"/>
          <w:szCs w:val="28"/>
          <w:lang w:eastAsia="ru-RU"/>
        </w:rPr>
        <w:t>30. Материальный ущерб, причиненный при тушении пожаров, подлежит возмещению в порядке, установленном законодательством Российской Федерации.</w:t>
      </w:r>
    </w:p>
    <w:p w:rsidR="00467792" w:rsidRPr="00FD293C" w:rsidRDefault="00467792" w:rsidP="00D313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31.  </w:t>
      </w:r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  <w:lang w:eastAsia="ru-RU"/>
        </w:rPr>
        <w:t>Павловского сельсовета</w:t>
      </w:r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 (или </w:t>
      </w:r>
      <w:bookmarkStart w:id="210" w:name="YANDEX_244"/>
      <w:bookmarkEnd w:id="210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организации) по согласованию с ГПС МЧС России может устанавливать единые образцы удостоверений </w:t>
      </w:r>
      <w:bookmarkStart w:id="211" w:name="YANDEX_245"/>
      <w:bookmarkEnd w:id="211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и  форму одежды для </w:t>
      </w:r>
      <w:bookmarkStart w:id="212" w:name="YANDEX_246"/>
      <w:bookmarkEnd w:id="212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добровольных  </w:t>
      </w:r>
      <w:bookmarkStart w:id="213" w:name="YANDEX_247"/>
      <w:bookmarkEnd w:id="213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пожарных. </w:t>
      </w:r>
    </w:p>
    <w:p w:rsidR="00467792" w:rsidRPr="00FD293C" w:rsidRDefault="00467792" w:rsidP="00FD29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214" w:name="YANDEX_248"/>
      <w:bookmarkEnd w:id="214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Добровольным  </w:t>
      </w:r>
      <w:bookmarkStart w:id="215" w:name="YANDEX_249"/>
      <w:bookmarkEnd w:id="215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пожарным  могут предоставляться социальные гарантии, устанавливаемые органами государственной власти субъектов Российской Федерации, органами местного самоуправления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>Павловского сельсовета</w:t>
      </w:r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Венгеровского</w:t>
      </w:r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  <w:lang w:eastAsia="ru-RU"/>
        </w:rPr>
        <w:t>Новосибирской</w:t>
      </w:r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 области, </w:t>
      </w:r>
      <w:bookmarkStart w:id="216" w:name="YANDEX_250"/>
      <w:bookmarkEnd w:id="216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организациями. </w:t>
      </w:r>
    </w:p>
    <w:p w:rsidR="00467792" w:rsidRPr="00FD293C" w:rsidRDefault="00467792" w:rsidP="00FD29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67792" w:rsidRPr="00FD293C" w:rsidRDefault="00467792" w:rsidP="00FD29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67792" w:rsidRPr="00FD293C" w:rsidRDefault="00467792" w:rsidP="00FD29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67792" w:rsidRPr="00FD293C" w:rsidRDefault="00467792" w:rsidP="00FD29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67792" w:rsidRDefault="00467792" w:rsidP="00FD29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67792" w:rsidRDefault="00467792" w:rsidP="00FD29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67792" w:rsidRDefault="00467792" w:rsidP="00FD29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67792" w:rsidRPr="00FD293C" w:rsidRDefault="00467792" w:rsidP="00FD29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67792" w:rsidRPr="00FD293C" w:rsidRDefault="00467792" w:rsidP="00D313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D293C">
        <w:rPr>
          <w:rFonts w:ascii="Times New Roman" w:hAnsi="Times New Roman" w:cs="Times New Roman"/>
          <w:sz w:val="28"/>
          <w:szCs w:val="28"/>
          <w:lang w:eastAsia="ru-RU"/>
        </w:rPr>
        <w:t>РЕЕСТР</w:t>
      </w:r>
    </w:p>
    <w:p w:rsidR="00467792" w:rsidRPr="00FD293C" w:rsidRDefault="00467792" w:rsidP="00D313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bookmarkStart w:id="217" w:name="YANDEX_251"/>
      <w:bookmarkEnd w:id="217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ДОБРОВОЛЬНЫХ  </w:t>
      </w:r>
      <w:bookmarkStart w:id="218" w:name="YANDEX_252"/>
      <w:bookmarkEnd w:id="218"/>
      <w:r w:rsidRPr="00FD293C">
        <w:rPr>
          <w:rFonts w:ascii="Times New Roman" w:hAnsi="Times New Roman" w:cs="Times New Roman"/>
          <w:sz w:val="28"/>
          <w:szCs w:val="28"/>
          <w:lang w:eastAsia="ru-RU"/>
        </w:rPr>
        <w:t> ПОЖАРНЫХ</w:t>
      </w:r>
    </w:p>
    <w:p w:rsidR="00467792" w:rsidRPr="00FD293C" w:rsidRDefault="00467792" w:rsidP="00D313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bookmarkStart w:id="219" w:name="YANDEX_253"/>
      <w:bookmarkEnd w:id="219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ДОБРОВОЛЬНОЙ  </w:t>
      </w:r>
      <w:bookmarkStart w:id="220" w:name="YANDEX_254"/>
      <w:bookmarkEnd w:id="220"/>
      <w:r w:rsidRPr="00FD293C">
        <w:rPr>
          <w:rFonts w:ascii="Times New Roman" w:hAnsi="Times New Roman" w:cs="Times New Roman"/>
          <w:sz w:val="28"/>
          <w:szCs w:val="28"/>
          <w:lang w:eastAsia="ru-RU"/>
        </w:rPr>
        <w:t xml:space="preserve"> ПОЖАРНОЙ  </w:t>
      </w:r>
      <w:bookmarkStart w:id="221" w:name="YANDEX_255"/>
      <w:bookmarkEnd w:id="221"/>
      <w:r w:rsidRPr="00FD293C">
        <w:rPr>
          <w:rFonts w:ascii="Times New Roman" w:hAnsi="Times New Roman" w:cs="Times New Roman"/>
          <w:sz w:val="28"/>
          <w:szCs w:val="28"/>
          <w:lang w:eastAsia="ru-RU"/>
        </w:rPr>
        <w:t> ОХРАНЫ  (КОМАНДЫ)</w:t>
      </w:r>
    </w:p>
    <w:p w:rsidR="00467792" w:rsidRPr="00FD293C" w:rsidRDefault="00467792" w:rsidP="00D313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ПАВЛОВСКОГО  СЕЛЬСОВЕТА ВЕНГЕРОВСКОГО РАЙОНА НОВОСИБИРСКОЙ ОБЛАСТИ</w:t>
      </w:r>
    </w:p>
    <w:p w:rsidR="00467792" w:rsidRPr="00FD293C" w:rsidRDefault="00467792" w:rsidP="00D313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D293C">
        <w:rPr>
          <w:rFonts w:ascii="Times New Roman" w:hAnsi="Times New Roman" w:cs="Times New Roman"/>
          <w:sz w:val="28"/>
          <w:szCs w:val="28"/>
          <w:lang w:eastAsia="ru-RU"/>
        </w:rPr>
        <w:t>по состоянию на «__»_____ г.</w:t>
      </w:r>
    </w:p>
    <w:p w:rsidR="00467792" w:rsidRPr="00FD293C" w:rsidRDefault="00467792" w:rsidP="00FD29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9750" w:type="dxa"/>
        <w:tblCellSpacing w:w="0" w:type="dxa"/>
        <w:tblInd w:w="-103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/>
      </w:tblPr>
      <w:tblGrid>
        <w:gridCol w:w="587"/>
        <w:gridCol w:w="1974"/>
        <w:gridCol w:w="1295"/>
        <w:gridCol w:w="2267"/>
        <w:gridCol w:w="1814"/>
        <w:gridCol w:w="1813"/>
      </w:tblGrid>
      <w:tr w:rsidR="00467792" w:rsidRPr="001A7AC7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7792" w:rsidRPr="005837B9" w:rsidRDefault="00467792" w:rsidP="00FD2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37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467792" w:rsidRPr="005837B9" w:rsidRDefault="00467792" w:rsidP="00FD2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37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7792" w:rsidRPr="005837B9" w:rsidRDefault="00467792" w:rsidP="00D313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37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Ф.</w:t>
            </w:r>
            <w:bookmarkStart w:id="222" w:name="YANDEX_256"/>
            <w:bookmarkEnd w:id="222"/>
            <w:r w:rsidRPr="005837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 И.О. </w:t>
            </w:r>
            <w:bookmarkStart w:id="223" w:name="YANDEX_257"/>
            <w:bookmarkEnd w:id="223"/>
            <w:r w:rsidRPr="005837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 добровольного  </w:t>
            </w:r>
            <w:bookmarkStart w:id="224" w:name="YANDEX_258"/>
            <w:bookmarkEnd w:id="224"/>
            <w:r w:rsidRPr="005837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пожарного </w:t>
            </w:r>
            <w:bookmarkStart w:id="225" w:name="YANDEX_LAST"/>
            <w:bookmarkEnd w:id="225"/>
          </w:p>
        </w:tc>
        <w:tc>
          <w:tcPr>
            <w:tcW w:w="9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7792" w:rsidRPr="005837B9" w:rsidRDefault="00467792" w:rsidP="00FD2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37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21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7792" w:rsidRPr="005837B9" w:rsidRDefault="00467792" w:rsidP="00FD2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37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Основной документ, удостоверяющий личность гражданина</w:t>
            </w:r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7792" w:rsidRPr="005837B9" w:rsidRDefault="00467792" w:rsidP="00FD2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37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Место жительства (регистрации), телефон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467792" w:rsidRPr="005837B9" w:rsidRDefault="00467792" w:rsidP="00FD2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37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объекта основной работы, адрес, должность, телефон</w:t>
            </w:r>
          </w:p>
        </w:tc>
      </w:tr>
      <w:tr w:rsidR="00467792" w:rsidRPr="001A7AC7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7792" w:rsidRPr="00FD293C" w:rsidRDefault="00467792" w:rsidP="00FD2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7792" w:rsidRPr="00FD293C" w:rsidRDefault="00467792" w:rsidP="00FD2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7792" w:rsidRPr="00FD293C" w:rsidRDefault="00467792" w:rsidP="00FD2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7792" w:rsidRPr="00FD293C" w:rsidRDefault="00467792" w:rsidP="00FD2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7792" w:rsidRPr="00FD293C" w:rsidRDefault="00467792" w:rsidP="00FD2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467792" w:rsidRPr="00FD293C" w:rsidRDefault="00467792" w:rsidP="00FD2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7792" w:rsidRPr="001A7AC7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7792" w:rsidRPr="00FD293C" w:rsidRDefault="00467792" w:rsidP="00FD2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7792" w:rsidRPr="00FD293C" w:rsidRDefault="00467792" w:rsidP="00FD2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7792" w:rsidRPr="00FD293C" w:rsidRDefault="00467792" w:rsidP="00FD2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7792" w:rsidRPr="00FD293C" w:rsidRDefault="00467792" w:rsidP="00FD2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7792" w:rsidRPr="00FD293C" w:rsidRDefault="00467792" w:rsidP="00FD2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467792" w:rsidRPr="00FD293C" w:rsidRDefault="00467792" w:rsidP="00FD2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7792" w:rsidRPr="001A7AC7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7792" w:rsidRPr="00FD293C" w:rsidRDefault="00467792" w:rsidP="00FD2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7792" w:rsidRPr="00FD293C" w:rsidRDefault="00467792" w:rsidP="00FD2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7792" w:rsidRPr="00FD293C" w:rsidRDefault="00467792" w:rsidP="00FD2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7792" w:rsidRPr="00FD293C" w:rsidRDefault="00467792" w:rsidP="00FD2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7792" w:rsidRPr="00FD293C" w:rsidRDefault="00467792" w:rsidP="00FD2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467792" w:rsidRPr="00FD293C" w:rsidRDefault="00467792" w:rsidP="00FD2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7792" w:rsidRPr="001A7AC7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7792" w:rsidRPr="00FD293C" w:rsidRDefault="00467792" w:rsidP="00FD2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7792" w:rsidRPr="00FD293C" w:rsidRDefault="00467792" w:rsidP="00FD2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7792" w:rsidRPr="00FD293C" w:rsidRDefault="00467792" w:rsidP="00FD2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7792" w:rsidRPr="00FD293C" w:rsidRDefault="00467792" w:rsidP="00FD2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7792" w:rsidRPr="00FD293C" w:rsidRDefault="00467792" w:rsidP="00FD2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467792" w:rsidRPr="00FD293C" w:rsidRDefault="00467792" w:rsidP="00FD2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7792" w:rsidRPr="001A7AC7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7792" w:rsidRPr="00FD293C" w:rsidRDefault="00467792" w:rsidP="00FD2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7792" w:rsidRPr="00FD293C" w:rsidRDefault="00467792" w:rsidP="00FD2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7792" w:rsidRPr="00FD293C" w:rsidRDefault="00467792" w:rsidP="00FD2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7792" w:rsidRPr="00FD293C" w:rsidRDefault="00467792" w:rsidP="00FD2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7792" w:rsidRPr="00FD293C" w:rsidRDefault="00467792" w:rsidP="00FD2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467792" w:rsidRPr="00FD293C" w:rsidRDefault="00467792" w:rsidP="00FD2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7792" w:rsidRPr="001A7AC7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7792" w:rsidRPr="00FD293C" w:rsidRDefault="00467792" w:rsidP="00FD2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7792" w:rsidRPr="00FD293C" w:rsidRDefault="00467792" w:rsidP="00FD2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7792" w:rsidRPr="00FD293C" w:rsidRDefault="00467792" w:rsidP="00FD2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7792" w:rsidRPr="00FD293C" w:rsidRDefault="00467792" w:rsidP="00FD2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7792" w:rsidRPr="00FD293C" w:rsidRDefault="00467792" w:rsidP="00FD2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467792" w:rsidRPr="00FD293C" w:rsidRDefault="00467792" w:rsidP="00FD2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7792" w:rsidRPr="001A7AC7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7792" w:rsidRPr="00FD293C" w:rsidRDefault="00467792" w:rsidP="00FD2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7792" w:rsidRPr="00FD293C" w:rsidRDefault="00467792" w:rsidP="00FD2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7792" w:rsidRPr="00FD293C" w:rsidRDefault="00467792" w:rsidP="00FD2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7792" w:rsidRPr="00FD293C" w:rsidRDefault="00467792" w:rsidP="00FD2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7792" w:rsidRPr="00FD293C" w:rsidRDefault="00467792" w:rsidP="00FD2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467792" w:rsidRPr="00FD293C" w:rsidRDefault="00467792" w:rsidP="00FD2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7792" w:rsidRPr="001A7AC7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7792" w:rsidRPr="00FD293C" w:rsidRDefault="00467792" w:rsidP="00FD2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7792" w:rsidRPr="00FD293C" w:rsidRDefault="00467792" w:rsidP="00FD2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7792" w:rsidRPr="00FD293C" w:rsidRDefault="00467792" w:rsidP="00FD2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7792" w:rsidRPr="00FD293C" w:rsidRDefault="00467792" w:rsidP="00FD2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7792" w:rsidRPr="00FD293C" w:rsidRDefault="00467792" w:rsidP="00FD2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467792" w:rsidRPr="00FD293C" w:rsidRDefault="00467792" w:rsidP="00FD2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7792" w:rsidRPr="001A7AC7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7792" w:rsidRPr="00FD293C" w:rsidRDefault="00467792" w:rsidP="00FD2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7792" w:rsidRPr="00FD293C" w:rsidRDefault="00467792" w:rsidP="00FD2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7792" w:rsidRPr="00FD293C" w:rsidRDefault="00467792" w:rsidP="00FD2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7792" w:rsidRPr="00FD293C" w:rsidRDefault="00467792" w:rsidP="00FD2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7792" w:rsidRPr="00FD293C" w:rsidRDefault="00467792" w:rsidP="00FD2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467792" w:rsidRPr="00FD293C" w:rsidRDefault="00467792" w:rsidP="00FD2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67792" w:rsidRPr="00FD293C" w:rsidRDefault="00467792" w:rsidP="00FD29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67792" w:rsidRPr="00FD293C" w:rsidRDefault="00467792" w:rsidP="00FD29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67792" w:rsidRPr="00FD293C" w:rsidSect="00FD293C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30593"/>
    <w:multiLevelType w:val="multilevel"/>
    <w:tmpl w:val="EDAC6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0E9927A5"/>
    <w:multiLevelType w:val="multilevel"/>
    <w:tmpl w:val="1D1AB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1CD2686C"/>
    <w:multiLevelType w:val="multilevel"/>
    <w:tmpl w:val="798ED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1F50078D"/>
    <w:multiLevelType w:val="multilevel"/>
    <w:tmpl w:val="BC160AC0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ED8179C"/>
    <w:multiLevelType w:val="multilevel"/>
    <w:tmpl w:val="C756B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44C45409"/>
    <w:multiLevelType w:val="multilevel"/>
    <w:tmpl w:val="A9B88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4AFE2F4A"/>
    <w:multiLevelType w:val="multilevel"/>
    <w:tmpl w:val="D998354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FC915AF"/>
    <w:multiLevelType w:val="multilevel"/>
    <w:tmpl w:val="2A2A085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4AA462A"/>
    <w:multiLevelType w:val="multilevel"/>
    <w:tmpl w:val="1E169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5FCB4A47"/>
    <w:multiLevelType w:val="multilevel"/>
    <w:tmpl w:val="7D801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>
    <w:nsid w:val="64BA0D7E"/>
    <w:multiLevelType w:val="multilevel"/>
    <w:tmpl w:val="BF56E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>
    <w:nsid w:val="666C15AE"/>
    <w:multiLevelType w:val="multilevel"/>
    <w:tmpl w:val="E9F86AA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8AF5DE1"/>
    <w:multiLevelType w:val="multilevel"/>
    <w:tmpl w:val="A7E0BC1C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E5760E3"/>
    <w:multiLevelType w:val="multilevel"/>
    <w:tmpl w:val="71F07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4"/>
  </w:num>
  <w:num w:numId="5">
    <w:abstractNumId w:val="11"/>
  </w:num>
  <w:num w:numId="6">
    <w:abstractNumId w:val="1"/>
  </w:num>
  <w:num w:numId="7">
    <w:abstractNumId w:val="10"/>
  </w:num>
  <w:num w:numId="8">
    <w:abstractNumId w:val="2"/>
  </w:num>
  <w:num w:numId="9">
    <w:abstractNumId w:val="13"/>
  </w:num>
  <w:num w:numId="10">
    <w:abstractNumId w:val="0"/>
  </w:num>
  <w:num w:numId="11">
    <w:abstractNumId w:val="8"/>
  </w:num>
  <w:num w:numId="12">
    <w:abstractNumId w:val="9"/>
  </w:num>
  <w:num w:numId="13">
    <w:abstractNumId w:val="3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293C"/>
    <w:rsid w:val="000B7ACC"/>
    <w:rsid w:val="00164CD5"/>
    <w:rsid w:val="001A7AC7"/>
    <w:rsid w:val="00213342"/>
    <w:rsid w:val="00247553"/>
    <w:rsid w:val="0038176D"/>
    <w:rsid w:val="00390291"/>
    <w:rsid w:val="003F2F0C"/>
    <w:rsid w:val="00467792"/>
    <w:rsid w:val="00543D85"/>
    <w:rsid w:val="005837B9"/>
    <w:rsid w:val="005B3E02"/>
    <w:rsid w:val="00635737"/>
    <w:rsid w:val="006B6750"/>
    <w:rsid w:val="006E64A1"/>
    <w:rsid w:val="00851299"/>
    <w:rsid w:val="009A2838"/>
    <w:rsid w:val="00A871D2"/>
    <w:rsid w:val="00AD357B"/>
    <w:rsid w:val="00AF2A71"/>
    <w:rsid w:val="00CE7E9A"/>
    <w:rsid w:val="00D01283"/>
    <w:rsid w:val="00D313DF"/>
    <w:rsid w:val="00EA3F7D"/>
    <w:rsid w:val="00EC7980"/>
    <w:rsid w:val="00FD29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357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estern">
    <w:name w:val="western"/>
    <w:basedOn w:val="Normal"/>
    <w:uiPriority w:val="99"/>
    <w:rsid w:val="00FD2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">
    <w:name w:val="highlight"/>
    <w:basedOn w:val="DefaultParagraphFont"/>
    <w:uiPriority w:val="99"/>
    <w:rsid w:val="00FD293C"/>
  </w:style>
  <w:style w:type="paragraph" w:styleId="NormalWeb">
    <w:name w:val="Normal (Web)"/>
    <w:basedOn w:val="Normal"/>
    <w:uiPriority w:val="99"/>
    <w:semiHidden/>
    <w:rsid w:val="00FD2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FD293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329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54</TotalTime>
  <Pages>5</Pages>
  <Words>1651</Words>
  <Characters>9416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2013-05-29T07:48:00Z</cp:lastPrinted>
  <dcterms:created xsi:type="dcterms:W3CDTF">2013-04-23T04:06:00Z</dcterms:created>
  <dcterms:modified xsi:type="dcterms:W3CDTF">2013-08-26T06:54:00Z</dcterms:modified>
</cp:coreProperties>
</file>